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74F4B2" w14:textId="3B208A3B" w:rsidR="00F363FB" w:rsidRPr="00384726" w:rsidRDefault="00F47AAD" w:rsidP="00F363FB">
      <w:pPr>
        <w:jc w:val="center"/>
        <w:rPr>
          <w:rFonts w:ascii="Inter" w:hAnsi="Inter"/>
          <w:b/>
          <w:bCs/>
          <w:sz w:val="32"/>
          <w:szCs w:val="32"/>
          <w:lang w:eastAsia="ko-KR"/>
        </w:rPr>
      </w:pPr>
      <w:bookmarkStart w:id="0" w:name="_Hlk15379667"/>
      <w:r>
        <w:rPr>
          <w:rFonts w:ascii="Inter" w:hAnsi="Inter" w:hint="eastAsia"/>
          <w:b/>
          <w:bCs/>
          <w:sz w:val="32"/>
          <w:szCs w:val="32"/>
          <w:lang w:eastAsia="ko-KR"/>
        </w:rPr>
        <w:t>스펙트럼</w:t>
      </w:r>
      <w:r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>
        <w:rPr>
          <w:rFonts w:ascii="Inter" w:hAnsi="Inter" w:hint="eastAsia"/>
          <w:b/>
          <w:bCs/>
          <w:sz w:val="32"/>
          <w:szCs w:val="32"/>
          <w:lang w:eastAsia="ko-KR"/>
        </w:rPr>
        <w:t>인스트루먼트</w:t>
      </w:r>
      <w:bookmarkEnd w:id="0"/>
      <w:r w:rsidR="003B5F74">
        <w:rPr>
          <w:rFonts w:ascii="Inter" w:hAnsi="Inter"/>
          <w:b/>
          <w:bCs/>
          <w:sz w:val="32"/>
          <w:szCs w:val="32"/>
          <w:lang w:eastAsia="ko-KR"/>
        </w:rPr>
        <w:t xml:space="preserve">, </w:t>
      </w:r>
      <w:r w:rsidR="00404B74">
        <w:rPr>
          <w:rFonts w:ascii="Inter" w:hAnsi="Inter" w:hint="eastAsia"/>
          <w:b/>
          <w:bCs/>
          <w:sz w:val="32"/>
          <w:szCs w:val="32"/>
          <w:lang w:eastAsia="ko-KR"/>
        </w:rPr>
        <w:t>디지타이저</w:t>
      </w:r>
      <w:r w:rsidR="00695B99">
        <w:rPr>
          <w:rFonts w:ascii="Inter" w:hAnsi="Inter"/>
          <w:b/>
          <w:bCs/>
          <w:sz w:val="32"/>
          <w:szCs w:val="32"/>
          <w:lang w:eastAsia="ko-KR"/>
        </w:rPr>
        <w:t xml:space="preserve"> 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>및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695B99">
        <w:rPr>
          <w:rFonts w:ascii="Inter" w:hAnsi="Inter"/>
          <w:b/>
          <w:bCs/>
          <w:sz w:val="32"/>
          <w:szCs w:val="32"/>
          <w:lang w:eastAsia="ko-KR"/>
        </w:rPr>
        <w:t>AWG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>에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>적용되는</w:t>
      </w:r>
      <w:r w:rsidR="00695B99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5459EC">
        <w:rPr>
          <w:rFonts w:ascii="Inter" w:hAnsi="Inter"/>
          <w:b/>
          <w:bCs/>
          <w:sz w:val="32"/>
          <w:szCs w:val="32"/>
          <w:lang w:eastAsia="ko-KR"/>
        </w:rPr>
        <w:br/>
      </w:r>
      <w:r w:rsidR="007E0246" w:rsidRPr="00384726">
        <w:rPr>
          <w:rFonts w:ascii="Inter" w:hAnsi="Inter" w:hint="eastAsia"/>
          <w:b/>
          <w:bCs/>
          <w:sz w:val="32"/>
          <w:szCs w:val="32"/>
          <w:lang w:eastAsia="ko-KR"/>
        </w:rPr>
        <w:t>디지털</w:t>
      </w:r>
      <w:r w:rsidR="006A3607" w:rsidRPr="00384726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470E41" w:rsidRPr="00384726">
        <w:rPr>
          <w:rFonts w:ascii="Inter" w:hAnsi="Inter" w:hint="eastAsia"/>
          <w:b/>
          <w:bCs/>
          <w:sz w:val="32"/>
          <w:szCs w:val="32"/>
          <w:lang w:eastAsia="ko-KR"/>
        </w:rPr>
        <w:t>파형발생기</w:t>
      </w:r>
      <w:r w:rsidR="007B0CE5" w:rsidRPr="00384726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73257E" w:rsidRPr="00384726">
        <w:rPr>
          <w:rFonts w:ascii="Inter" w:hAnsi="Inter" w:hint="eastAsia"/>
          <w:b/>
          <w:bCs/>
          <w:sz w:val="32"/>
          <w:szCs w:val="32"/>
          <w:lang w:eastAsia="ko-KR"/>
        </w:rPr>
        <w:t>기능</w:t>
      </w:r>
      <w:r w:rsidR="001B73AA" w:rsidRPr="00384726">
        <w:rPr>
          <w:rFonts w:ascii="Inter" w:hAnsi="Inter" w:hint="eastAsia"/>
          <w:b/>
          <w:bCs/>
          <w:sz w:val="32"/>
          <w:szCs w:val="32"/>
          <w:lang w:eastAsia="ko-KR"/>
        </w:rPr>
        <w:t xml:space="preserve"> </w:t>
      </w:r>
      <w:r w:rsidR="001B73AA" w:rsidRPr="00384726">
        <w:rPr>
          <w:rFonts w:ascii="Inter" w:hAnsi="Inter" w:hint="eastAsia"/>
          <w:b/>
          <w:bCs/>
          <w:sz w:val="32"/>
          <w:szCs w:val="32"/>
          <w:lang w:eastAsia="ko-KR"/>
        </w:rPr>
        <w:t>출시</w:t>
      </w:r>
    </w:p>
    <w:p w14:paraId="66E39BB0" w14:textId="0AB513BE" w:rsidR="000407C4" w:rsidRPr="00384726" w:rsidRDefault="00272010" w:rsidP="001376B1">
      <w:pPr>
        <w:pStyle w:val="Listenabsatz"/>
        <w:numPr>
          <w:ilvl w:val="0"/>
          <w:numId w:val="4"/>
        </w:numPr>
        <w:ind w:firstLineChars="0"/>
        <w:jc w:val="center"/>
        <w:rPr>
          <w:rFonts w:ascii="Malgun Gothic" w:eastAsia="Malgun Gothic" w:hAnsi="Malgun Gothic" w:cs="Malgun Gothic"/>
          <w:i/>
          <w:iCs/>
          <w:lang w:eastAsia="ko-KR"/>
        </w:rPr>
      </w:pPr>
      <w:bookmarkStart w:id="1" w:name="_Hlk136594038"/>
      <w:r w:rsidRPr="00384726">
        <w:rPr>
          <w:rFonts w:ascii="Malgun Gothic" w:eastAsia="Malgun Gothic" w:hAnsi="Malgun Gothic" w:cs="Malgun Gothic" w:hint="eastAsia"/>
          <w:lang w:eastAsia="ko-KR"/>
        </w:rPr>
        <w:t xml:space="preserve">자사 </w:t>
      </w:r>
      <w:r w:rsidR="00251175" w:rsidRPr="00384726">
        <w:rPr>
          <w:rFonts w:ascii="Malgun Gothic" w:eastAsia="Malgun Gothic" w:hAnsi="Malgun Gothic" w:cs="Malgun Gothic" w:hint="eastAsia"/>
          <w:lang w:eastAsia="ko-KR"/>
        </w:rPr>
        <w:t xml:space="preserve">디지타이저와 </w:t>
      </w:r>
      <w:r w:rsidRPr="00384726">
        <w:rPr>
          <w:rFonts w:ascii="Malgun Gothic" w:eastAsia="Malgun Gothic" w:hAnsi="Malgun Gothic" w:cs="Malgun Gothic" w:hint="eastAsia"/>
          <w:lang w:eastAsia="ko-KR"/>
        </w:rPr>
        <w:t>A</w:t>
      </w:r>
      <w:r w:rsidRPr="00384726">
        <w:rPr>
          <w:rFonts w:ascii="Malgun Gothic" w:eastAsia="Malgun Gothic" w:hAnsi="Malgun Gothic" w:cs="Malgun Gothic"/>
          <w:lang w:eastAsia="ko-KR"/>
        </w:rPr>
        <w:t xml:space="preserve">WG, </w:t>
      </w:r>
      <w:r w:rsidRPr="00384726">
        <w:rPr>
          <w:rFonts w:ascii="Malgun Gothic" w:eastAsia="Malgun Gothic" w:hAnsi="Malgun Gothic" w:cs="Malgun Gothic" w:hint="eastAsia"/>
          <w:lang w:eastAsia="ko-KR"/>
        </w:rPr>
        <w:t>총</w:t>
      </w:r>
      <w:r w:rsidR="000D24CE" w:rsidRPr="00384726">
        <w:rPr>
          <w:rFonts w:ascii="Malgun Gothic" w:eastAsia="Malgun Gothic" w:hAnsi="Malgun Gothic" w:cs="Malgun Gothic" w:hint="eastAsia"/>
          <w:lang w:eastAsia="ko-KR"/>
        </w:rPr>
        <w:t xml:space="preserve"> </w:t>
      </w:r>
      <w:r w:rsidR="002053B2" w:rsidRPr="00384726">
        <w:rPr>
          <w:rFonts w:ascii="Malgun Gothic" w:eastAsia="Malgun Gothic" w:hAnsi="Malgun Gothic" w:cs="Malgun Gothic"/>
          <w:lang w:eastAsia="ko-KR"/>
        </w:rPr>
        <w:t>92</w:t>
      </w:r>
      <w:r w:rsidR="002053B2" w:rsidRPr="00384726">
        <w:rPr>
          <w:rFonts w:ascii="Malgun Gothic" w:eastAsia="Malgun Gothic" w:hAnsi="Malgun Gothic" w:cs="Malgun Gothic" w:hint="eastAsia"/>
          <w:lang w:eastAsia="ko-KR"/>
        </w:rPr>
        <w:t>개</w:t>
      </w:r>
      <w:r w:rsidR="000407C4" w:rsidRPr="00384726">
        <w:rPr>
          <w:rFonts w:ascii="Inter" w:hAnsi="Inter" w:hint="cs"/>
        </w:rPr>
        <w:t xml:space="preserve"> </w:t>
      </w:r>
      <w:r w:rsidR="000407C4" w:rsidRPr="00384726">
        <w:rPr>
          <w:rFonts w:ascii="Inter" w:hAnsi="Inter" w:hint="eastAsia"/>
          <w:lang w:eastAsia="ko-KR"/>
        </w:rPr>
        <w:t>제품에</w:t>
      </w:r>
      <w:r w:rsidR="000407C4" w:rsidRPr="00384726">
        <w:rPr>
          <w:rFonts w:ascii="Inter" w:hAnsi="Inter" w:hint="cs"/>
        </w:rPr>
        <w:t xml:space="preserve"> </w:t>
      </w:r>
      <w:r w:rsidR="000407C4" w:rsidRPr="00384726">
        <w:rPr>
          <w:rFonts w:ascii="Inter" w:hAnsi="Inter" w:hint="eastAsia"/>
          <w:lang w:eastAsia="ko-KR"/>
        </w:rPr>
        <w:t>적용</w:t>
      </w:r>
    </w:p>
    <w:p w14:paraId="240CF3B8" w14:textId="3A7A5A10" w:rsidR="00F95E22" w:rsidRPr="00384726" w:rsidRDefault="00F95E22" w:rsidP="001376B1">
      <w:pPr>
        <w:pStyle w:val="Listenabsatz"/>
        <w:numPr>
          <w:ilvl w:val="0"/>
          <w:numId w:val="4"/>
        </w:numPr>
        <w:ind w:firstLineChars="0"/>
        <w:jc w:val="center"/>
        <w:rPr>
          <w:rFonts w:ascii="Malgun Gothic" w:eastAsia="Malgun Gothic" w:hAnsi="Malgun Gothic" w:cs="Malgun Gothic"/>
          <w:i/>
          <w:iCs/>
          <w:lang w:eastAsia="ko-KR"/>
        </w:rPr>
      </w:pPr>
      <w:r w:rsidRPr="00384726">
        <w:rPr>
          <w:rFonts w:ascii="Inter" w:hAnsi="Inter" w:hint="eastAsia"/>
          <w:lang w:eastAsia="ko-KR"/>
        </w:rPr>
        <w:t>최대</w:t>
      </w:r>
      <w:r w:rsidRPr="00384726">
        <w:rPr>
          <w:rFonts w:ascii="Inter" w:hAnsi="Inter" w:hint="eastAsia"/>
          <w:lang w:eastAsia="ko-KR"/>
        </w:rPr>
        <w:t xml:space="preserve"> 4</w:t>
      </w:r>
      <w:r w:rsidRPr="00384726">
        <w:rPr>
          <w:rFonts w:ascii="Inter" w:hAnsi="Inter" w:hint="eastAsia"/>
          <w:lang w:eastAsia="ko-KR"/>
        </w:rPr>
        <w:t>개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전면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패널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다목적</w:t>
      </w:r>
      <w:r w:rsidRPr="00384726">
        <w:rPr>
          <w:rFonts w:ascii="Inter" w:hAnsi="Inter" w:hint="eastAsia"/>
          <w:lang w:eastAsia="ko-KR"/>
        </w:rPr>
        <w:t xml:space="preserve"> I/O </w:t>
      </w:r>
      <w:r w:rsidRPr="00384726">
        <w:rPr>
          <w:rFonts w:ascii="Inter" w:hAnsi="Inter" w:hint="eastAsia"/>
          <w:lang w:eastAsia="ko-KR"/>
        </w:rPr>
        <w:t>커넥터에서</w:t>
      </w:r>
      <w:r w:rsidR="001376B1" w:rsidRPr="00384726">
        <w:rPr>
          <w:rFonts w:ascii="Malgun Gothic" w:eastAsia="Malgun Gothic" w:hAnsi="Malgun Gothic" w:cs="Malgun Gothic" w:hint="eastAsia"/>
          <w:lang w:eastAsia="ko-KR"/>
        </w:rPr>
        <w:t>의</w:t>
      </w:r>
      <w:r w:rsidR="00D23F77" w:rsidRPr="00384726">
        <w:rPr>
          <w:rFonts w:ascii="Inter" w:eastAsiaTheme="minorEastAsia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디지털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펄스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및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펄스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스트림</w:t>
      </w:r>
      <w:r w:rsidRPr="00384726">
        <w:rPr>
          <w:rFonts w:ascii="Inter" w:hAnsi="Inter" w:hint="eastAsia"/>
          <w:lang w:eastAsia="ko-KR"/>
        </w:rPr>
        <w:t xml:space="preserve"> </w:t>
      </w:r>
      <w:r w:rsidRPr="00384726">
        <w:rPr>
          <w:rFonts w:ascii="Inter" w:hAnsi="Inter" w:hint="eastAsia"/>
          <w:lang w:eastAsia="ko-KR"/>
        </w:rPr>
        <w:t>생성</w:t>
      </w:r>
      <w:bookmarkEnd w:id="1"/>
    </w:p>
    <w:p w14:paraId="477A2941" w14:textId="77777777" w:rsidR="004C4AE6" w:rsidRPr="00384726" w:rsidRDefault="004C4AE6" w:rsidP="009706D5">
      <w:pPr>
        <w:jc w:val="both"/>
        <w:rPr>
          <w:rFonts w:ascii="Inter" w:hAnsi="Inter"/>
          <w:b/>
          <w:bCs/>
          <w:lang w:val="en-US"/>
        </w:rPr>
      </w:pPr>
    </w:p>
    <w:p w14:paraId="6C253BF7" w14:textId="24FCE5D5" w:rsidR="000F0895" w:rsidRPr="00470E41" w:rsidRDefault="167FC6C5" w:rsidP="00DF5BB0">
      <w:pPr>
        <w:jc w:val="both"/>
        <w:rPr>
          <w:rFonts w:ascii="Inter" w:hAnsi="Inter"/>
          <w:lang w:eastAsia="ko-KR"/>
        </w:rPr>
      </w:pPr>
      <w:r w:rsidRPr="00384726">
        <w:rPr>
          <w:rFonts w:ascii="Inter" w:hAnsi="Inter"/>
          <w:b/>
          <w:bCs/>
        </w:rPr>
        <w:t>2023</w:t>
      </w:r>
      <w:r w:rsidRPr="00384726">
        <w:rPr>
          <w:rFonts w:ascii="Inter" w:hAnsi="Inter"/>
          <w:b/>
          <w:bCs/>
          <w:lang w:eastAsia="ko-KR"/>
        </w:rPr>
        <w:t>년</w:t>
      </w:r>
      <w:r w:rsidRPr="00384726">
        <w:rPr>
          <w:rFonts w:ascii="Inter" w:hAnsi="Inter"/>
          <w:b/>
          <w:bCs/>
        </w:rPr>
        <w:t xml:space="preserve"> </w:t>
      </w:r>
      <w:r w:rsidR="00F363FB" w:rsidRPr="00384726">
        <w:rPr>
          <w:rFonts w:ascii="Inter" w:hAnsi="Inter"/>
          <w:b/>
          <w:bCs/>
        </w:rPr>
        <w:t>6</w:t>
      </w:r>
      <w:r w:rsidRPr="00384726">
        <w:rPr>
          <w:rFonts w:ascii="Inter" w:hAnsi="Inter"/>
          <w:b/>
          <w:bCs/>
          <w:lang w:eastAsia="ko-KR"/>
        </w:rPr>
        <w:t>월</w:t>
      </w:r>
      <w:r w:rsidRPr="00384726">
        <w:rPr>
          <w:rFonts w:ascii="Inter" w:hAnsi="Inter"/>
          <w:b/>
          <w:bCs/>
        </w:rPr>
        <w:t xml:space="preserve"> </w:t>
      </w:r>
      <w:r w:rsidR="00F363FB" w:rsidRPr="00384726">
        <w:rPr>
          <w:rFonts w:ascii="Inter" w:hAnsi="Inter"/>
          <w:b/>
          <w:bCs/>
        </w:rPr>
        <w:t>7</w:t>
      </w:r>
      <w:r w:rsidRPr="00384726">
        <w:rPr>
          <w:rFonts w:ascii="Inter" w:hAnsi="Inter"/>
          <w:b/>
          <w:bCs/>
          <w:lang w:eastAsia="ko-KR"/>
        </w:rPr>
        <w:t>일</w:t>
      </w:r>
      <w:r w:rsidRPr="00384726">
        <w:rPr>
          <w:rFonts w:ascii="Inter" w:hAnsi="Inter"/>
          <w:b/>
          <w:bCs/>
        </w:rPr>
        <w:t xml:space="preserve"> </w:t>
      </w:r>
      <w:r w:rsidR="188D6CB2" w:rsidRPr="00384726">
        <w:rPr>
          <w:rFonts w:ascii="Inter" w:hAnsi="Inter"/>
          <w:b/>
          <w:bCs/>
        </w:rPr>
        <w:t>–</w:t>
      </w:r>
      <w:r w:rsidR="0CA60E93" w:rsidRPr="00384726">
        <w:rPr>
          <w:rFonts w:ascii="Inter" w:hAnsi="Inter"/>
          <w:b/>
          <w:bCs/>
        </w:rPr>
        <w:t xml:space="preserve"> </w:t>
      </w:r>
      <w:r w:rsidR="007D7EDF" w:rsidRPr="00384726">
        <w:rPr>
          <w:rFonts w:ascii="Inter" w:hAnsi="Inter"/>
        </w:rPr>
        <w:t>디지타이저</w:t>
      </w:r>
      <w:r w:rsidR="007D7EDF" w:rsidRPr="00384726">
        <w:rPr>
          <w:rFonts w:ascii="Inter" w:hAnsi="Inter"/>
        </w:rPr>
        <w:t xml:space="preserve"> </w:t>
      </w:r>
      <w:r w:rsidR="007D7EDF" w:rsidRPr="00384726">
        <w:rPr>
          <w:rFonts w:ascii="Inter" w:hAnsi="Inter"/>
        </w:rPr>
        <w:t>및</w:t>
      </w:r>
      <w:r w:rsidR="007D7EDF" w:rsidRPr="00384726">
        <w:rPr>
          <w:rFonts w:ascii="Inter" w:hAnsi="Inter"/>
        </w:rPr>
        <w:t xml:space="preserve"> </w:t>
      </w:r>
      <w:r w:rsidR="007D7EDF" w:rsidRPr="00384726">
        <w:rPr>
          <w:rFonts w:ascii="Inter" w:hAnsi="Inter"/>
        </w:rPr>
        <w:t>제너레이터</w:t>
      </w:r>
      <w:r w:rsidR="007D7EDF" w:rsidRPr="00384726">
        <w:rPr>
          <w:rFonts w:ascii="Inter" w:hAnsi="Inter"/>
        </w:rPr>
        <w:t xml:space="preserve"> </w:t>
      </w:r>
      <w:r w:rsidR="007D7EDF" w:rsidRPr="00384726">
        <w:rPr>
          <w:rFonts w:ascii="Inter" w:hAnsi="Inter"/>
        </w:rPr>
        <w:t>전문기업</w:t>
      </w:r>
      <w:r w:rsidR="007D7EDF" w:rsidRPr="00384726">
        <w:rPr>
          <w:rFonts w:ascii="Inter" w:hAnsi="Inter"/>
        </w:rPr>
        <w:t xml:space="preserve"> </w:t>
      </w:r>
      <w:r w:rsidR="007D7EDF" w:rsidRPr="00384726">
        <w:rPr>
          <w:rFonts w:ascii="Inter" w:hAnsi="Inter"/>
        </w:rPr>
        <w:t>스펙트럼</w:t>
      </w:r>
      <w:r w:rsidR="007D7EDF" w:rsidRPr="00384726">
        <w:rPr>
          <w:rFonts w:ascii="Inter" w:hAnsi="Inter"/>
        </w:rPr>
        <w:t xml:space="preserve"> </w:t>
      </w:r>
      <w:r w:rsidR="007D7EDF" w:rsidRPr="00384726">
        <w:rPr>
          <w:rFonts w:ascii="Inter" w:hAnsi="Inter"/>
        </w:rPr>
        <w:t>인스트루먼트</w:t>
      </w:r>
      <w:r w:rsidR="007D7EDF" w:rsidRPr="00384726">
        <w:rPr>
          <w:rFonts w:ascii="Inter" w:hAnsi="Inter"/>
        </w:rPr>
        <w:t>(Spectrum Instrumentation)</w:t>
      </w:r>
      <w:r w:rsidR="00CE5DC8" w:rsidRPr="00384726">
        <w:rPr>
          <w:rFonts w:ascii="Inter" w:hAnsi="Inter" w:hint="eastAsia"/>
          <w:lang w:eastAsia="ko-KR"/>
        </w:rPr>
        <w:t>가</w:t>
      </w:r>
      <w:r w:rsidR="00CE5DC8" w:rsidRPr="00384726">
        <w:rPr>
          <w:rFonts w:ascii="Inter" w:hAnsi="Inter" w:hint="eastAsia"/>
          <w:lang w:eastAsia="ko-KR"/>
        </w:rPr>
        <w:t xml:space="preserve"> </w:t>
      </w:r>
      <w:r w:rsidR="0049080B" w:rsidRPr="00384726">
        <w:rPr>
          <w:rFonts w:ascii="Inter" w:hAnsi="Inter" w:hint="eastAsia"/>
          <w:lang w:eastAsia="ko-KR"/>
        </w:rPr>
        <w:t>디지털</w:t>
      </w:r>
      <w:r w:rsidR="00A060EF" w:rsidRPr="00384726">
        <w:rPr>
          <w:rFonts w:ascii="Inter" w:hAnsi="Inter" w:hint="eastAsia"/>
          <w:lang w:eastAsia="ko-KR"/>
        </w:rPr>
        <w:t>파형발생기</w:t>
      </w:r>
      <w:r w:rsidR="00A060EF" w:rsidRPr="00384726">
        <w:rPr>
          <w:rFonts w:ascii="Inter" w:hAnsi="Inter" w:hint="eastAsia"/>
          <w:lang w:eastAsia="ko-KR"/>
        </w:rPr>
        <w:t>(</w:t>
      </w:r>
      <w:r w:rsidR="00A060EF" w:rsidRPr="00384726">
        <w:rPr>
          <w:rFonts w:ascii="Inter" w:hAnsi="Inter"/>
          <w:lang w:eastAsia="ko-KR"/>
        </w:rPr>
        <w:t xml:space="preserve">Digital Pulse Generator, </w:t>
      </w:r>
      <w:r w:rsidR="00A060EF" w:rsidRPr="00384726">
        <w:rPr>
          <w:rFonts w:ascii="Inter" w:hAnsi="Inter" w:hint="eastAsia"/>
          <w:lang w:eastAsia="ko-KR"/>
        </w:rPr>
        <w:t>D</w:t>
      </w:r>
      <w:r w:rsidR="00A060EF" w:rsidRPr="00384726">
        <w:rPr>
          <w:rFonts w:ascii="Inter" w:hAnsi="Inter"/>
          <w:lang w:eastAsia="ko-KR"/>
        </w:rPr>
        <w:t>PG</w:t>
      </w:r>
      <w:r w:rsidR="00A060EF" w:rsidRPr="00384726">
        <w:rPr>
          <w:rFonts w:ascii="Inter" w:hAnsi="Inter" w:hint="eastAsia"/>
          <w:lang w:eastAsia="ko-KR"/>
        </w:rPr>
        <w:t xml:space="preserve">) </w:t>
      </w:r>
      <w:r w:rsidR="00755D15" w:rsidRPr="00384726">
        <w:rPr>
          <w:rFonts w:ascii="Inter" w:hAnsi="Inter" w:hint="eastAsia"/>
          <w:lang w:eastAsia="ko-KR"/>
        </w:rPr>
        <w:t>기능</w:t>
      </w:r>
      <w:r w:rsidR="00CE5DC8" w:rsidRPr="00384726">
        <w:rPr>
          <w:rFonts w:ascii="Inter" w:hAnsi="Inter" w:hint="eastAsia"/>
          <w:lang w:eastAsia="ko-KR"/>
        </w:rPr>
        <w:t>을</w:t>
      </w:r>
      <w:r w:rsidR="00CE5DC8" w:rsidRPr="00384726">
        <w:rPr>
          <w:rFonts w:ascii="Inter" w:hAnsi="Inter" w:hint="eastAsia"/>
          <w:lang w:eastAsia="ko-KR"/>
        </w:rPr>
        <w:t xml:space="preserve"> </w:t>
      </w:r>
      <w:r w:rsidR="00755D15" w:rsidRPr="00384726">
        <w:rPr>
          <w:rFonts w:ascii="Inter" w:hAnsi="Inter" w:hint="eastAsia"/>
          <w:lang w:eastAsia="ko-KR"/>
        </w:rPr>
        <w:t>출시</w:t>
      </w:r>
      <w:r w:rsidR="009028CD" w:rsidRPr="00384726">
        <w:rPr>
          <w:rFonts w:ascii="Inter" w:hAnsi="Inter" w:hint="eastAsia"/>
          <w:lang w:eastAsia="ko-KR"/>
        </w:rPr>
        <w:t>한다고</w:t>
      </w:r>
      <w:r w:rsidR="009028CD" w:rsidRPr="00384726">
        <w:rPr>
          <w:rFonts w:ascii="Inter" w:hAnsi="Inter" w:hint="eastAsia"/>
          <w:lang w:eastAsia="ko-KR"/>
        </w:rPr>
        <w:t xml:space="preserve"> </w:t>
      </w:r>
      <w:r w:rsidR="009028CD" w:rsidRPr="00384726">
        <w:rPr>
          <w:rFonts w:ascii="Inter" w:hAnsi="Inter" w:hint="eastAsia"/>
          <w:lang w:eastAsia="ko-KR"/>
        </w:rPr>
        <w:t>밝혔다</w:t>
      </w:r>
      <w:r w:rsidR="009028CD" w:rsidRPr="00384726">
        <w:rPr>
          <w:rFonts w:ascii="Inter" w:hAnsi="Inter" w:hint="eastAsia"/>
          <w:lang w:eastAsia="ko-KR"/>
        </w:rPr>
        <w:t>.</w:t>
      </w:r>
      <w:r w:rsidR="006F35C8" w:rsidRPr="00384726">
        <w:rPr>
          <w:rFonts w:ascii="Inter" w:hAnsi="Inter"/>
          <w:lang w:eastAsia="ko-KR"/>
        </w:rPr>
        <w:t xml:space="preserve"> </w:t>
      </w:r>
      <w:r w:rsidR="006F35C8" w:rsidRPr="00384726">
        <w:rPr>
          <w:rFonts w:ascii="Inter" w:hAnsi="Inter" w:hint="eastAsia"/>
          <w:lang w:eastAsia="ko-KR"/>
        </w:rPr>
        <w:t>해당</w:t>
      </w:r>
      <w:r w:rsidR="006F35C8" w:rsidRPr="00384726">
        <w:rPr>
          <w:rFonts w:ascii="Inter" w:hAnsi="Inter" w:hint="eastAsia"/>
          <w:lang w:eastAsia="ko-KR"/>
        </w:rPr>
        <w:t xml:space="preserve"> </w:t>
      </w:r>
      <w:r w:rsidR="00755D15" w:rsidRPr="00384726">
        <w:rPr>
          <w:rFonts w:ascii="Inter" w:hAnsi="Inter" w:hint="eastAsia"/>
          <w:lang w:eastAsia="ko-KR"/>
        </w:rPr>
        <w:t>기능</w:t>
      </w:r>
      <w:r w:rsidR="006F35C8" w:rsidRPr="00384726">
        <w:rPr>
          <w:rFonts w:ascii="Inter" w:hAnsi="Inter" w:hint="eastAsia"/>
          <w:lang w:eastAsia="ko-KR"/>
        </w:rPr>
        <w:t>은</w:t>
      </w:r>
      <w:r w:rsidR="00DF5BB0" w:rsidRPr="00384726">
        <w:rPr>
          <w:rFonts w:ascii="Inter" w:hAnsi="Inter" w:hint="eastAsia"/>
          <w:lang w:eastAsia="ko-KR"/>
        </w:rPr>
        <w:t xml:space="preserve"> </w:t>
      </w:r>
      <w:r w:rsidR="00D62902" w:rsidRPr="00384726">
        <w:rPr>
          <w:rFonts w:ascii="Inter" w:hAnsi="Inter" w:hint="eastAsia"/>
          <w:lang w:eastAsia="ko-KR"/>
        </w:rPr>
        <w:t>높은</w:t>
      </w:r>
      <w:r w:rsidR="00D62902" w:rsidRPr="00384726">
        <w:rPr>
          <w:rFonts w:ascii="Inter" w:hAnsi="Inter" w:hint="eastAsia"/>
          <w:lang w:eastAsia="ko-KR"/>
        </w:rPr>
        <w:t xml:space="preserve"> </w:t>
      </w:r>
      <w:r w:rsidR="00D62902" w:rsidRPr="00384726">
        <w:rPr>
          <w:rFonts w:ascii="Inter" w:hAnsi="Inter" w:hint="eastAsia"/>
          <w:lang w:eastAsia="ko-KR"/>
        </w:rPr>
        <w:t>분해능</w:t>
      </w:r>
      <w:r w:rsidR="006B2CCF" w:rsidRPr="00384726">
        <w:rPr>
          <w:rFonts w:ascii="Inter" w:hAnsi="Inter" w:hint="eastAsia"/>
          <w:lang w:eastAsia="ko-KR"/>
        </w:rPr>
        <w:t>과</w:t>
      </w:r>
      <w:r w:rsidR="006B2CCF" w:rsidRPr="00384726">
        <w:rPr>
          <w:rFonts w:ascii="Inter" w:hAnsi="Inter" w:hint="eastAsia"/>
          <w:lang w:eastAsia="ko-KR"/>
        </w:rPr>
        <w:t xml:space="preserve"> </w:t>
      </w:r>
      <w:r w:rsidR="006B2CCF" w:rsidRPr="00384726">
        <w:rPr>
          <w:rFonts w:ascii="Inter" w:hAnsi="Inter" w:hint="eastAsia"/>
          <w:lang w:eastAsia="ko-KR"/>
        </w:rPr>
        <w:t>중간</w:t>
      </w:r>
      <w:r w:rsidR="006B2CCF" w:rsidRPr="00384726">
        <w:rPr>
          <w:rFonts w:ascii="Inter" w:hAnsi="Inter" w:hint="eastAsia"/>
          <w:lang w:eastAsia="ko-KR"/>
        </w:rPr>
        <w:t xml:space="preserve"> </w:t>
      </w:r>
      <w:r w:rsidR="006B2CCF" w:rsidRPr="00384726">
        <w:rPr>
          <w:rFonts w:ascii="Inter" w:hAnsi="Inter" w:hint="eastAsia"/>
          <w:lang w:eastAsia="ko-KR"/>
        </w:rPr>
        <w:t>속도를</w:t>
      </w:r>
      <w:r w:rsidR="006B2CCF" w:rsidRPr="00384726">
        <w:rPr>
          <w:rFonts w:ascii="Inter" w:hAnsi="Inter" w:hint="eastAsia"/>
          <w:lang w:eastAsia="ko-KR"/>
        </w:rPr>
        <w:t xml:space="preserve"> </w:t>
      </w:r>
      <w:r w:rsidR="006B2CCF" w:rsidRPr="00384726">
        <w:rPr>
          <w:rFonts w:ascii="Inter" w:hAnsi="Inter" w:hint="eastAsia"/>
          <w:lang w:eastAsia="ko-KR"/>
        </w:rPr>
        <w:t>지닌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9D6C5F" w:rsidRPr="00384726">
        <w:rPr>
          <w:rFonts w:ascii="Inter" w:hAnsi="Inter" w:hint="eastAsia"/>
          <w:lang w:eastAsia="ko-KR"/>
        </w:rPr>
        <w:t>스펙트럼</w:t>
      </w:r>
      <w:r w:rsidR="009D6C5F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디지타이저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및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EC2E9F" w:rsidRPr="00384726">
        <w:rPr>
          <w:rFonts w:ascii="Inter" w:hAnsi="Inter"/>
          <w:lang w:eastAsia="ko-KR"/>
        </w:rPr>
        <w:t>AWG(</w:t>
      </w:r>
      <w:r w:rsidR="00D81AD4" w:rsidRPr="00384726">
        <w:rPr>
          <w:rFonts w:ascii="Inter" w:hAnsi="Inter"/>
          <w:lang w:eastAsia="ko-KR"/>
        </w:rPr>
        <w:t>Arbitrary Waveform Generator</w:t>
      </w:r>
      <w:r w:rsidR="000F0895" w:rsidRPr="00384726">
        <w:rPr>
          <w:rFonts w:ascii="Inter" w:hAnsi="Inter" w:hint="eastAsia"/>
          <w:lang w:eastAsia="ko-KR"/>
        </w:rPr>
        <w:t xml:space="preserve">) </w:t>
      </w:r>
      <w:r w:rsidR="000F0895" w:rsidRPr="00384726">
        <w:rPr>
          <w:rFonts w:ascii="Inter" w:hAnsi="Inter" w:hint="eastAsia"/>
          <w:lang w:eastAsia="ko-KR"/>
        </w:rPr>
        <w:t>제품</w:t>
      </w:r>
      <w:r w:rsidR="00BF22A2" w:rsidRPr="00384726">
        <w:rPr>
          <w:rFonts w:ascii="Inter" w:hAnsi="Inter" w:hint="eastAsia"/>
          <w:lang w:eastAsia="ko-KR"/>
        </w:rPr>
        <w:t>에</w:t>
      </w:r>
      <w:r w:rsidR="00BF22A2" w:rsidRPr="00384726">
        <w:rPr>
          <w:rFonts w:ascii="Inter" w:hAnsi="Inter" w:hint="eastAsia"/>
          <w:lang w:eastAsia="ko-KR"/>
        </w:rPr>
        <w:t xml:space="preserve"> </w:t>
      </w:r>
      <w:r w:rsidR="00BF22A2" w:rsidRPr="00384726">
        <w:rPr>
          <w:rFonts w:ascii="Inter" w:hAnsi="Inter" w:hint="eastAsia"/>
          <w:lang w:eastAsia="ko-KR"/>
        </w:rPr>
        <w:t>적용</w:t>
      </w:r>
      <w:r w:rsidR="00E96CBB" w:rsidRPr="00384726">
        <w:rPr>
          <w:rFonts w:ascii="Inter" w:hAnsi="Inter" w:hint="eastAsia"/>
          <w:lang w:eastAsia="ko-KR"/>
        </w:rPr>
        <w:t>되며</w:t>
      </w:r>
      <w:r w:rsidR="00E96CBB" w:rsidRPr="00384726">
        <w:rPr>
          <w:rFonts w:ascii="Inter" w:hAnsi="Inter" w:hint="eastAsia"/>
          <w:lang w:eastAsia="ko-KR"/>
        </w:rPr>
        <w:t>,</w:t>
      </w:r>
      <w:r w:rsidR="00E96CBB" w:rsidRPr="00384726">
        <w:rPr>
          <w:rFonts w:ascii="Inter" w:hAnsi="Inter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아날로그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신호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및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975D46" w:rsidRPr="00384726">
        <w:rPr>
          <w:rFonts w:ascii="Inter" w:hAnsi="Inter" w:hint="eastAsia"/>
          <w:lang w:eastAsia="ko-KR"/>
        </w:rPr>
        <w:t>파형</w:t>
      </w:r>
      <w:r w:rsidR="000820DA" w:rsidRPr="00384726">
        <w:rPr>
          <w:rFonts w:ascii="Inter" w:hAnsi="Inter" w:hint="eastAsia"/>
          <w:lang w:eastAsia="ko-KR"/>
        </w:rPr>
        <w:t>의</w:t>
      </w:r>
      <w:r w:rsidR="00975D46" w:rsidRPr="00384726">
        <w:rPr>
          <w:rFonts w:ascii="Inter" w:hAnsi="Inter" w:hint="eastAsia"/>
          <w:lang w:eastAsia="ko-KR"/>
        </w:rPr>
        <w:t xml:space="preserve"> </w:t>
      </w:r>
      <w:r w:rsidR="00975D46" w:rsidRPr="00384726">
        <w:rPr>
          <w:rFonts w:ascii="Inter" w:hAnsi="Inter" w:hint="eastAsia"/>
          <w:lang w:eastAsia="ko-KR"/>
        </w:rPr>
        <w:t>수집</w:t>
      </w:r>
      <w:r w:rsidR="000820DA" w:rsidRPr="00384726">
        <w:rPr>
          <w:rFonts w:ascii="Inter" w:hAnsi="Inter" w:hint="eastAsia"/>
          <w:lang w:eastAsia="ko-KR"/>
        </w:rPr>
        <w:t>과</w:t>
      </w:r>
      <w:r w:rsidR="00953E86" w:rsidRPr="00384726">
        <w:rPr>
          <w:rFonts w:ascii="Inter" w:hAnsi="Inter" w:hint="eastAsia"/>
          <w:lang w:eastAsia="ko-KR"/>
        </w:rPr>
        <w:t xml:space="preserve"> </w:t>
      </w:r>
      <w:r w:rsidR="003B20BA" w:rsidRPr="00384726">
        <w:rPr>
          <w:rFonts w:ascii="Inter" w:hAnsi="Inter" w:hint="eastAsia"/>
          <w:lang w:eastAsia="ko-KR"/>
        </w:rPr>
        <w:t>생성</w:t>
      </w:r>
      <w:r w:rsidR="003B20BA" w:rsidRPr="00384726">
        <w:rPr>
          <w:rFonts w:ascii="Inter" w:hAnsi="Inter" w:hint="eastAsia"/>
          <w:lang w:eastAsia="ko-KR"/>
        </w:rPr>
        <w:t xml:space="preserve"> </w:t>
      </w:r>
      <w:r w:rsidR="003A79ED" w:rsidRPr="00384726">
        <w:rPr>
          <w:rFonts w:ascii="Inter" w:hAnsi="Inter" w:hint="eastAsia"/>
          <w:lang w:eastAsia="ko-KR"/>
        </w:rPr>
        <w:t>등</w:t>
      </w:r>
      <w:r w:rsidR="00975D46" w:rsidRPr="00384726">
        <w:rPr>
          <w:rFonts w:ascii="Inter" w:hAnsi="Inter" w:hint="eastAsia"/>
          <w:lang w:eastAsia="ko-KR"/>
        </w:rPr>
        <w:t xml:space="preserve"> </w:t>
      </w:r>
      <w:r w:rsidR="00975D46" w:rsidRPr="00384726">
        <w:rPr>
          <w:rFonts w:ascii="Inter" w:hAnsi="Inter" w:hint="eastAsia"/>
          <w:lang w:eastAsia="ko-KR"/>
        </w:rPr>
        <w:t>일</w:t>
      </w:r>
      <w:r w:rsidR="000F0895" w:rsidRPr="00384726">
        <w:rPr>
          <w:rFonts w:ascii="Inter" w:hAnsi="Inter" w:hint="eastAsia"/>
          <w:lang w:eastAsia="ko-KR"/>
        </w:rPr>
        <w:t>반적인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작업</w:t>
      </w:r>
      <w:r w:rsidR="00953E86" w:rsidRPr="00384726">
        <w:rPr>
          <w:rFonts w:ascii="Inter" w:hAnsi="Inter" w:hint="eastAsia"/>
          <w:lang w:eastAsia="ko-KR"/>
        </w:rPr>
        <w:t>과</w:t>
      </w:r>
      <w:r w:rsidR="00953E86" w:rsidRPr="00384726">
        <w:rPr>
          <w:rFonts w:ascii="Inter" w:hAnsi="Inter"/>
          <w:lang w:eastAsia="ko-KR"/>
        </w:rPr>
        <w:t xml:space="preserve"> </w:t>
      </w:r>
      <w:r w:rsidR="007D3350" w:rsidRPr="00384726">
        <w:rPr>
          <w:rFonts w:ascii="Inter" w:hAnsi="Inter" w:hint="eastAsia"/>
          <w:lang w:eastAsia="ko-KR"/>
        </w:rPr>
        <w:t>함께</w:t>
      </w:r>
      <w:r w:rsidR="007D3350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최대</w:t>
      </w:r>
      <w:r w:rsidR="000F0895" w:rsidRPr="00384726">
        <w:rPr>
          <w:rFonts w:ascii="Inter" w:hAnsi="Inter" w:hint="eastAsia"/>
          <w:lang w:eastAsia="ko-KR"/>
        </w:rPr>
        <w:t xml:space="preserve"> 4</w:t>
      </w:r>
      <w:r w:rsidR="000F0895" w:rsidRPr="00384726">
        <w:rPr>
          <w:rFonts w:ascii="Inter" w:hAnsi="Inter" w:hint="eastAsia"/>
          <w:lang w:eastAsia="ko-KR"/>
        </w:rPr>
        <w:t>개의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전면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패널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다목적</w:t>
      </w:r>
      <w:r w:rsidR="000F0895" w:rsidRPr="00384726">
        <w:rPr>
          <w:rFonts w:ascii="Inter" w:hAnsi="Inter" w:hint="eastAsia"/>
          <w:lang w:eastAsia="ko-KR"/>
        </w:rPr>
        <w:t xml:space="preserve"> I/O </w:t>
      </w:r>
      <w:r w:rsidR="000F0895" w:rsidRPr="00384726">
        <w:rPr>
          <w:rFonts w:ascii="Inter" w:hAnsi="Inter" w:hint="eastAsia"/>
          <w:lang w:eastAsia="ko-KR"/>
        </w:rPr>
        <w:t>커넥터에서</w:t>
      </w:r>
      <w:r w:rsidR="00E26C81" w:rsidRPr="00384726">
        <w:rPr>
          <w:rFonts w:ascii="Inter" w:hAnsi="Inter" w:hint="eastAsia"/>
          <w:lang w:eastAsia="ko-KR"/>
        </w:rPr>
        <w:t>의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디지털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펄스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및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펄스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스트림</w:t>
      </w:r>
      <w:r w:rsidR="00A04B37" w:rsidRPr="00384726">
        <w:rPr>
          <w:rFonts w:ascii="Inter" w:hAnsi="Inter" w:hint="eastAsia"/>
          <w:lang w:eastAsia="ko-KR"/>
        </w:rPr>
        <w:t>을</w:t>
      </w:r>
      <w:r w:rsidR="00A04B37" w:rsidRPr="00384726">
        <w:rPr>
          <w:rFonts w:ascii="Inter" w:hAnsi="Inter" w:hint="eastAsia"/>
          <w:lang w:eastAsia="ko-KR"/>
        </w:rPr>
        <w:t xml:space="preserve"> </w:t>
      </w:r>
      <w:r w:rsidR="000820DA" w:rsidRPr="00384726">
        <w:rPr>
          <w:rFonts w:ascii="Inter" w:hAnsi="Inter" w:hint="eastAsia"/>
          <w:lang w:eastAsia="ko-KR"/>
        </w:rPr>
        <w:t>생성한</w:t>
      </w:r>
      <w:r w:rsidR="00796BA0" w:rsidRPr="00384726">
        <w:rPr>
          <w:rFonts w:ascii="Inter" w:hAnsi="Inter" w:hint="eastAsia"/>
          <w:lang w:eastAsia="ko-KR"/>
        </w:rPr>
        <w:t>다</w:t>
      </w:r>
      <w:r w:rsidR="007F0632" w:rsidRPr="00384726">
        <w:rPr>
          <w:rFonts w:ascii="Inter" w:hAnsi="Inter" w:hint="eastAsia"/>
          <w:lang w:eastAsia="ko-KR"/>
        </w:rPr>
        <w:t>.</w:t>
      </w:r>
      <w:r w:rsidR="007F0632" w:rsidRPr="00384726">
        <w:rPr>
          <w:rFonts w:ascii="Inter" w:hAnsi="Inter"/>
          <w:lang w:eastAsia="ko-KR"/>
        </w:rPr>
        <w:t xml:space="preserve"> </w:t>
      </w:r>
      <w:r w:rsidR="00A04B37" w:rsidRPr="00384726">
        <w:rPr>
          <w:rFonts w:ascii="Inter" w:hAnsi="Inter" w:hint="eastAsia"/>
          <w:lang w:eastAsia="ko-KR"/>
        </w:rPr>
        <w:t>본</w:t>
      </w:r>
      <w:r w:rsidR="00796BA0" w:rsidRPr="00384726">
        <w:rPr>
          <w:rFonts w:ascii="Inter" w:hAnsi="Inter" w:hint="eastAsia"/>
          <w:lang w:eastAsia="ko-KR"/>
        </w:rPr>
        <w:t xml:space="preserve"> </w:t>
      </w:r>
      <w:r w:rsidR="0073257E" w:rsidRPr="00384726">
        <w:rPr>
          <w:rFonts w:ascii="Inter" w:hAnsi="Inter" w:hint="eastAsia"/>
          <w:lang w:eastAsia="ko-KR"/>
        </w:rPr>
        <w:t>기능</w:t>
      </w:r>
      <w:r w:rsidR="000F0895" w:rsidRPr="00384726">
        <w:rPr>
          <w:rFonts w:ascii="Inter" w:hAnsi="Inter" w:hint="eastAsia"/>
          <w:lang w:eastAsia="ko-KR"/>
        </w:rPr>
        <w:t>은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실험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제어</w:t>
      </w:r>
      <w:r w:rsidR="000F0895" w:rsidRPr="00384726">
        <w:rPr>
          <w:rFonts w:ascii="Inter" w:hAnsi="Inter" w:hint="eastAsia"/>
          <w:lang w:eastAsia="ko-KR"/>
        </w:rPr>
        <w:t>, AI</w:t>
      </w:r>
      <w:r w:rsidR="00842F35" w:rsidRPr="00384726">
        <w:rPr>
          <w:rFonts w:ascii="Inter" w:hAnsi="Inter"/>
          <w:lang w:eastAsia="ko-KR"/>
        </w:rPr>
        <w:t xml:space="preserve">, </w:t>
      </w:r>
      <w:r w:rsidR="000F0895" w:rsidRPr="00384726">
        <w:rPr>
          <w:rFonts w:ascii="Inter" w:hAnsi="Inter" w:hint="eastAsia"/>
          <w:lang w:eastAsia="ko-KR"/>
        </w:rPr>
        <w:t>로봇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384726">
        <w:rPr>
          <w:rFonts w:ascii="Inter" w:hAnsi="Inter" w:hint="eastAsia"/>
          <w:lang w:eastAsia="ko-KR"/>
        </w:rPr>
        <w:t>공학</w:t>
      </w:r>
      <w:r w:rsidR="000F0895" w:rsidRPr="00384726">
        <w:rPr>
          <w:rFonts w:ascii="Inter" w:hAnsi="Inter" w:hint="eastAsia"/>
          <w:lang w:eastAsia="ko-KR"/>
        </w:rPr>
        <w:t xml:space="preserve">, ATE, </w:t>
      </w:r>
      <w:r w:rsidR="000F0895" w:rsidRPr="00384726">
        <w:rPr>
          <w:rFonts w:ascii="Inter" w:hAnsi="Inter" w:hint="eastAsia"/>
          <w:lang w:eastAsia="ko-KR"/>
        </w:rPr>
        <w:t>자극</w:t>
      </w:r>
      <w:r w:rsidR="00A04B37" w:rsidRPr="00384726">
        <w:rPr>
          <w:rFonts w:ascii="Inter" w:hAnsi="Inter" w:hint="eastAsia"/>
          <w:lang w:eastAsia="ko-KR"/>
        </w:rPr>
        <w:t>-</w:t>
      </w:r>
      <w:r w:rsidR="00FE2668" w:rsidRPr="00384726">
        <w:rPr>
          <w:rFonts w:ascii="Inter" w:hAnsi="Inter" w:hint="eastAsia"/>
          <w:lang w:eastAsia="ko-KR"/>
        </w:rPr>
        <w:t>반응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FD0AC1" w:rsidRPr="00384726">
        <w:rPr>
          <w:rFonts w:ascii="Inter" w:hAnsi="Inter" w:hint="eastAsia"/>
          <w:lang w:eastAsia="ko-KR"/>
        </w:rPr>
        <w:t>테스트</w:t>
      </w:r>
      <w:r w:rsidR="000F0895" w:rsidRPr="00384726">
        <w:rPr>
          <w:rFonts w:ascii="Inter" w:hAnsi="Inter" w:hint="eastAsia"/>
          <w:lang w:eastAsia="ko-KR"/>
        </w:rPr>
        <w:t xml:space="preserve">, </w:t>
      </w:r>
      <w:r w:rsidR="000F0895" w:rsidRPr="00384726">
        <w:rPr>
          <w:rFonts w:ascii="Inter" w:hAnsi="Inter" w:hint="eastAsia"/>
          <w:lang w:eastAsia="ko-KR"/>
        </w:rPr>
        <w:t>시스템</w:t>
      </w:r>
      <w:r w:rsidR="000F0895" w:rsidRPr="00384726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및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기계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제어</w:t>
      </w:r>
      <w:r w:rsidR="000F0895" w:rsidRPr="00470E41">
        <w:rPr>
          <w:rFonts w:ascii="Inter" w:hAnsi="Inter" w:hint="eastAsia"/>
          <w:lang w:eastAsia="ko-KR"/>
        </w:rPr>
        <w:t xml:space="preserve">, </w:t>
      </w:r>
      <w:r w:rsidR="002A0281" w:rsidRPr="00470E41">
        <w:rPr>
          <w:rFonts w:ascii="Inter" w:hAnsi="Inter" w:hint="eastAsia"/>
          <w:lang w:eastAsia="ko-KR"/>
        </w:rPr>
        <w:t>부품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또는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센서</w:t>
      </w:r>
      <w:r w:rsidR="00873D79" w:rsidRPr="00470E41">
        <w:rPr>
          <w:rFonts w:ascii="Inter" w:hAnsi="Inter" w:hint="eastAsia"/>
          <w:lang w:eastAsia="ko-KR"/>
        </w:rPr>
        <w:t xml:space="preserve"> </w:t>
      </w:r>
      <w:r w:rsidR="00873D79" w:rsidRPr="00470E41">
        <w:rPr>
          <w:rFonts w:ascii="Inter" w:hAnsi="Inter" w:hint="eastAsia"/>
          <w:lang w:eastAsia="ko-KR"/>
        </w:rPr>
        <w:t>검사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등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다양한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자동화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테스트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및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측정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0F0895" w:rsidRPr="00470E41">
        <w:rPr>
          <w:rFonts w:ascii="Inter" w:hAnsi="Inter" w:hint="eastAsia"/>
          <w:lang w:eastAsia="ko-KR"/>
        </w:rPr>
        <w:t>어플리케이션에</w:t>
      </w:r>
      <w:r w:rsidR="000F0895" w:rsidRPr="00470E41">
        <w:rPr>
          <w:rFonts w:ascii="Inter" w:hAnsi="Inter" w:hint="eastAsia"/>
          <w:lang w:eastAsia="ko-KR"/>
        </w:rPr>
        <w:t xml:space="preserve"> </w:t>
      </w:r>
      <w:r w:rsidR="00DF5BB0" w:rsidRPr="00470E41">
        <w:rPr>
          <w:rFonts w:ascii="Inter" w:hAnsi="Inter" w:hint="eastAsia"/>
          <w:lang w:eastAsia="ko-KR"/>
        </w:rPr>
        <w:t>적합하다</w:t>
      </w:r>
      <w:r w:rsidR="00DF5BB0" w:rsidRPr="00470E41">
        <w:rPr>
          <w:rFonts w:ascii="Inter" w:hAnsi="Inter" w:hint="eastAsia"/>
          <w:lang w:eastAsia="ko-KR"/>
        </w:rPr>
        <w:t>.</w:t>
      </w:r>
    </w:p>
    <w:p w14:paraId="09C24DBB" w14:textId="77777777" w:rsidR="0024398C" w:rsidRPr="00470E41" w:rsidRDefault="0024398C" w:rsidP="00DF5BB0">
      <w:pPr>
        <w:jc w:val="both"/>
        <w:rPr>
          <w:rFonts w:ascii="Inter" w:hAnsi="Inter"/>
          <w:lang w:eastAsia="ko-KR"/>
        </w:rPr>
      </w:pPr>
    </w:p>
    <w:p w14:paraId="140E61CA" w14:textId="0CABA00F" w:rsidR="00734526" w:rsidRPr="00470E41" w:rsidRDefault="00713DE4" w:rsidP="00874207">
      <w:pPr>
        <w:widowControl/>
        <w:suppressAutoHyphens w:val="0"/>
        <w:autoSpaceDE w:val="0"/>
        <w:autoSpaceDN w:val="0"/>
        <w:adjustRightInd w:val="0"/>
        <w:spacing w:after="0"/>
        <w:jc w:val="both"/>
        <w:rPr>
          <w:rFonts w:ascii="Inter" w:hAnsi="Inter"/>
          <w:lang w:eastAsia="ko-KR"/>
        </w:rPr>
      </w:pPr>
      <w:r w:rsidRPr="00470E41">
        <w:rPr>
          <w:rFonts w:ascii="Inter" w:hAnsi="Inter" w:hint="eastAsia"/>
          <w:lang w:eastAsia="ko-KR"/>
        </w:rPr>
        <w:t xml:space="preserve">DPG </w:t>
      </w:r>
      <w:r w:rsidR="00182B4C" w:rsidRPr="00470E41">
        <w:rPr>
          <w:rFonts w:ascii="Inter" w:hAnsi="Inter" w:hint="eastAsia"/>
          <w:lang w:eastAsia="ko-KR"/>
        </w:rPr>
        <w:t>기능</w:t>
      </w:r>
      <w:r w:rsidRPr="00470E41">
        <w:rPr>
          <w:rFonts w:ascii="Inter" w:hAnsi="Inter" w:hint="eastAsia"/>
          <w:lang w:eastAsia="ko-KR"/>
        </w:rPr>
        <w:t>은</w:t>
      </w:r>
      <w:r w:rsidRPr="00470E41">
        <w:rPr>
          <w:rFonts w:ascii="Inter" w:hAnsi="Inter" w:hint="eastAsia"/>
          <w:lang w:eastAsia="ko-KR"/>
        </w:rPr>
        <w:t xml:space="preserve"> PCIe </w:t>
      </w:r>
      <w:r w:rsidRPr="00470E41">
        <w:rPr>
          <w:rFonts w:ascii="Inter" w:hAnsi="Inter" w:hint="eastAsia"/>
          <w:lang w:eastAsia="ko-KR"/>
        </w:rPr>
        <w:t>카드</w:t>
      </w:r>
      <w:r w:rsidR="00E3556B" w:rsidRPr="00470E41">
        <w:rPr>
          <w:rFonts w:ascii="Inter" w:hAnsi="Inter" w:hint="eastAsia"/>
          <w:lang w:eastAsia="ko-KR"/>
        </w:rPr>
        <w:t>나</w:t>
      </w:r>
      <w:r w:rsidR="00E3556B" w:rsidRPr="00470E41">
        <w:rPr>
          <w:rFonts w:ascii="Inter" w:hAnsi="Inter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LXI/</w:t>
      </w:r>
      <w:r w:rsidRPr="00470E41">
        <w:rPr>
          <w:rFonts w:ascii="Inter" w:hAnsi="Inter" w:hint="eastAsia"/>
          <w:lang w:eastAsia="ko-KR"/>
        </w:rPr>
        <w:t>이더넷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기기의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온보드</w:t>
      </w:r>
      <w:r w:rsidRPr="00470E41">
        <w:rPr>
          <w:rFonts w:ascii="Inter" w:hAnsi="Inter" w:hint="eastAsia"/>
          <w:lang w:eastAsia="ko-KR"/>
        </w:rPr>
        <w:t xml:space="preserve"> FPG</w:t>
      </w:r>
      <w:r w:rsidR="00971F42" w:rsidRPr="00470E41">
        <w:rPr>
          <w:rFonts w:ascii="Inter" w:hAnsi="Inter"/>
          <w:lang w:eastAsia="ko-KR"/>
        </w:rPr>
        <w:t>A</w:t>
      </w:r>
      <w:r w:rsidR="00B5336B" w:rsidRPr="00470E41">
        <w:rPr>
          <w:rFonts w:ascii="Inter" w:hAnsi="Inter" w:hint="eastAsia"/>
          <w:lang w:eastAsia="ko-KR"/>
        </w:rPr>
        <w:t>를</w:t>
      </w:r>
      <w:r w:rsidR="00B5336B" w:rsidRPr="00470E41">
        <w:rPr>
          <w:rFonts w:ascii="Inter" w:hAnsi="Inter" w:hint="eastAsia"/>
          <w:lang w:eastAsia="ko-KR"/>
        </w:rPr>
        <w:t xml:space="preserve"> </w:t>
      </w:r>
      <w:r w:rsidR="00B5336B" w:rsidRPr="00470E41">
        <w:rPr>
          <w:rFonts w:ascii="Inter" w:hAnsi="Inter" w:hint="eastAsia"/>
          <w:lang w:eastAsia="ko-KR"/>
        </w:rPr>
        <w:t>통해</w:t>
      </w:r>
      <w:r w:rsidR="002D3668" w:rsidRPr="00470E41">
        <w:rPr>
          <w:rFonts w:ascii="Inter" w:hAnsi="Inter" w:hint="eastAsia"/>
          <w:lang w:eastAsia="ko-KR"/>
        </w:rPr>
        <w:t xml:space="preserve"> </w:t>
      </w:r>
      <w:r w:rsidR="00EB7DB4" w:rsidRPr="00470E41">
        <w:rPr>
          <w:rFonts w:ascii="Inter" w:hAnsi="Inter" w:hint="eastAsia"/>
          <w:lang w:eastAsia="ko-KR"/>
        </w:rPr>
        <w:t>실행되</w:t>
      </w:r>
      <w:r w:rsidR="00B641EF" w:rsidRPr="00470E41">
        <w:rPr>
          <w:rFonts w:ascii="Inter" w:hAnsi="Inter" w:hint="eastAsia"/>
          <w:lang w:eastAsia="ko-KR"/>
        </w:rPr>
        <w:t>며</w:t>
      </w:r>
      <w:r w:rsidR="00EB7DB4" w:rsidRPr="00470E41">
        <w:rPr>
          <w:rFonts w:ascii="Inter" w:hAnsi="Inter" w:hint="eastAsia"/>
          <w:lang w:eastAsia="ko-KR"/>
        </w:rPr>
        <w:t xml:space="preserve"> </w:t>
      </w:r>
      <w:r w:rsidR="00560C7D" w:rsidRPr="00470E41">
        <w:rPr>
          <w:rFonts w:ascii="Inter" w:hAnsi="Inter" w:hint="eastAsia"/>
          <w:lang w:eastAsia="ko-KR"/>
        </w:rPr>
        <w:t>장치</w:t>
      </w:r>
      <w:r w:rsidR="00B5336B" w:rsidRPr="00470E41">
        <w:rPr>
          <w:rFonts w:ascii="Inter" w:hAnsi="Inter" w:hint="eastAsia"/>
          <w:lang w:eastAsia="ko-KR"/>
        </w:rPr>
        <w:t xml:space="preserve"> </w:t>
      </w:r>
      <w:r w:rsidR="00B5336B" w:rsidRPr="00470E41">
        <w:rPr>
          <w:rFonts w:ascii="Inter" w:hAnsi="Inter" w:hint="eastAsia"/>
          <w:lang w:eastAsia="ko-KR"/>
        </w:rPr>
        <w:t>내</w:t>
      </w:r>
      <w:r w:rsidR="00B5336B"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다른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작업과</w:t>
      </w:r>
      <w:r w:rsidR="00695DD6" w:rsidRPr="00470E41">
        <w:rPr>
          <w:rFonts w:ascii="Inter" w:hAnsi="Inter" w:hint="eastAsia"/>
          <w:lang w:eastAsia="ko-KR"/>
        </w:rPr>
        <w:t xml:space="preserve"> </w:t>
      </w:r>
      <w:r w:rsidR="00E2361C" w:rsidRPr="00470E41">
        <w:rPr>
          <w:rFonts w:ascii="Inter" w:hAnsi="Inter" w:hint="eastAsia"/>
          <w:lang w:eastAsia="ko-KR"/>
        </w:rPr>
        <w:t>동시에</w:t>
      </w:r>
      <w:r w:rsidR="00E2361C" w:rsidRPr="00470E41">
        <w:rPr>
          <w:rFonts w:ascii="Inter" w:hAnsi="Inter"/>
          <w:lang w:eastAsia="ko-KR"/>
        </w:rPr>
        <w:t xml:space="preserve"> </w:t>
      </w:r>
      <w:r w:rsidR="00EB7DB4" w:rsidRPr="00470E41">
        <w:rPr>
          <w:rFonts w:ascii="Inter" w:hAnsi="Inter" w:hint="eastAsia"/>
          <w:lang w:eastAsia="ko-KR"/>
        </w:rPr>
        <w:t>병행</w:t>
      </w:r>
      <w:r w:rsidR="00F64478" w:rsidRPr="00470E41">
        <w:rPr>
          <w:rFonts w:ascii="Inter" w:hAnsi="Inter" w:hint="eastAsia"/>
          <w:lang w:eastAsia="ko-KR"/>
        </w:rPr>
        <w:t>된다</w:t>
      </w:r>
      <w:r w:rsidR="00F64478" w:rsidRPr="00470E41">
        <w:rPr>
          <w:rFonts w:ascii="Inter" w:hAnsi="Inter" w:hint="eastAsia"/>
          <w:lang w:eastAsia="ko-KR"/>
        </w:rPr>
        <w:t>.</w:t>
      </w:r>
      <w:r w:rsidR="0006531D" w:rsidRPr="00470E41">
        <w:rPr>
          <w:rFonts w:ascii="Inter" w:hAnsi="Inter"/>
          <w:lang w:eastAsia="ko-KR"/>
        </w:rPr>
        <w:t xml:space="preserve"> </w:t>
      </w:r>
      <w:r w:rsidR="00F64478" w:rsidRPr="00470E41">
        <w:rPr>
          <w:rFonts w:ascii="Inter" w:hAnsi="Inter" w:hint="eastAsia"/>
          <w:lang w:eastAsia="ko-KR"/>
        </w:rPr>
        <w:t>또한</w:t>
      </w:r>
      <w:r w:rsidR="00F64478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간단한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프로그래밍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구조를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통해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단일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,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트레인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또는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연속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스트림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생성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등</w:t>
      </w:r>
      <w:r w:rsidRPr="00470E41">
        <w:rPr>
          <w:rFonts w:ascii="Inter" w:hAnsi="Inter" w:hint="eastAsia"/>
          <w:lang w:eastAsia="ko-KR"/>
        </w:rPr>
        <w:t xml:space="preserve"> 4</w:t>
      </w:r>
      <w:r w:rsidRPr="00470E41">
        <w:rPr>
          <w:rFonts w:ascii="Inter" w:hAnsi="Inter" w:hint="eastAsia"/>
          <w:lang w:eastAsia="ko-KR"/>
        </w:rPr>
        <w:t>개의</w:t>
      </w:r>
      <w:r w:rsidRPr="00470E41">
        <w:rPr>
          <w:rFonts w:ascii="Inter" w:hAnsi="Inter" w:hint="eastAsia"/>
          <w:lang w:eastAsia="ko-KR"/>
        </w:rPr>
        <w:t xml:space="preserve"> </w:t>
      </w:r>
      <w:r w:rsidR="0041063D" w:rsidRPr="00470E41">
        <w:rPr>
          <w:rFonts w:ascii="Inter" w:hAnsi="Inter" w:hint="eastAsia"/>
          <w:lang w:eastAsia="ko-KR"/>
        </w:rPr>
        <w:t>각</w:t>
      </w:r>
      <w:r w:rsidR="0041063D"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출력에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대한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특성을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조정</w:t>
      </w:r>
      <w:r w:rsidR="0006531D" w:rsidRPr="00470E41">
        <w:rPr>
          <w:rFonts w:ascii="Inter" w:hAnsi="Inter" w:hint="eastAsia"/>
          <w:lang w:eastAsia="ko-KR"/>
        </w:rPr>
        <w:t>할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수</w:t>
      </w:r>
      <w:r w:rsidR="0006531D" w:rsidRPr="00470E41">
        <w:rPr>
          <w:rFonts w:ascii="Inter" w:hAnsi="Inter" w:hint="eastAsia"/>
          <w:lang w:eastAsia="ko-KR"/>
        </w:rPr>
        <w:t xml:space="preserve"> </w:t>
      </w:r>
      <w:r w:rsidR="0006531D" w:rsidRPr="00470E41">
        <w:rPr>
          <w:rFonts w:ascii="Inter" w:hAnsi="Inter" w:hint="eastAsia"/>
          <w:lang w:eastAsia="ko-KR"/>
        </w:rPr>
        <w:t>있</w:t>
      </w:r>
      <w:r w:rsidR="00F64478" w:rsidRPr="00470E41">
        <w:rPr>
          <w:rFonts w:ascii="Inter" w:hAnsi="Inter" w:hint="eastAsia"/>
          <w:lang w:eastAsia="ko-KR"/>
        </w:rPr>
        <w:t>으며</w:t>
      </w:r>
      <w:r w:rsidR="00F64478" w:rsidRPr="00470E41">
        <w:rPr>
          <w:rFonts w:ascii="Inter" w:hAnsi="Inter" w:hint="eastAsia"/>
          <w:lang w:eastAsia="ko-KR"/>
        </w:rPr>
        <w:t>,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폭</w:t>
      </w:r>
      <w:r w:rsidRPr="00470E41">
        <w:rPr>
          <w:rFonts w:ascii="Inter" w:hAnsi="Inter" w:hint="eastAsia"/>
          <w:lang w:eastAsia="ko-KR"/>
        </w:rPr>
        <w:t xml:space="preserve">, </w:t>
      </w:r>
      <w:r w:rsidRPr="00470E41">
        <w:rPr>
          <w:rFonts w:ascii="Inter" w:hAnsi="Inter" w:hint="eastAsia"/>
          <w:lang w:eastAsia="ko-KR"/>
        </w:rPr>
        <w:t>주기</w:t>
      </w:r>
      <w:r w:rsidRPr="00470E41">
        <w:rPr>
          <w:rFonts w:ascii="Inter" w:hAnsi="Inter" w:hint="eastAsia"/>
          <w:lang w:eastAsia="ko-KR"/>
        </w:rPr>
        <w:t xml:space="preserve">, </w:t>
      </w:r>
      <w:r w:rsidR="00C03A6C" w:rsidRPr="00470E41">
        <w:rPr>
          <w:rFonts w:ascii="Inter" w:hAnsi="Inter" w:hint="eastAsia"/>
          <w:lang w:eastAsia="ko-KR"/>
        </w:rPr>
        <w:t>단계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또는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트레인의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펄스</w:t>
      </w:r>
      <w:r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수</w:t>
      </w:r>
      <w:r w:rsidR="00E2361C" w:rsidRPr="00470E41">
        <w:rPr>
          <w:rFonts w:ascii="Inter" w:hAnsi="Inter" w:hint="eastAsia"/>
          <w:lang w:eastAsia="ko-KR"/>
        </w:rPr>
        <w:t xml:space="preserve"> </w:t>
      </w:r>
      <w:r w:rsidR="00E2361C" w:rsidRPr="00470E41">
        <w:rPr>
          <w:rFonts w:ascii="Inter" w:hAnsi="Inter" w:hint="eastAsia"/>
          <w:lang w:eastAsia="ko-KR"/>
        </w:rPr>
        <w:t>등의</w:t>
      </w:r>
      <w:r w:rsidR="00E2361C" w:rsidRPr="00470E41">
        <w:rPr>
          <w:rFonts w:ascii="Inter" w:hAnsi="Inter" w:hint="eastAsia"/>
          <w:lang w:eastAsia="ko-KR"/>
        </w:rPr>
        <w:t xml:space="preserve"> </w:t>
      </w:r>
      <w:r w:rsidRPr="00470E41">
        <w:rPr>
          <w:rFonts w:ascii="Inter" w:hAnsi="Inter" w:hint="eastAsia"/>
          <w:lang w:eastAsia="ko-KR"/>
        </w:rPr>
        <w:t>주요</w:t>
      </w:r>
      <w:r w:rsidRPr="00470E41">
        <w:rPr>
          <w:rFonts w:ascii="Inter" w:hAnsi="Inter" w:hint="eastAsia"/>
          <w:lang w:eastAsia="ko-KR"/>
        </w:rPr>
        <w:t xml:space="preserve"> </w:t>
      </w:r>
      <w:r w:rsidR="00700695" w:rsidRPr="00470E41">
        <w:rPr>
          <w:rFonts w:ascii="Inter" w:hAnsi="Inter" w:hint="eastAsia"/>
          <w:lang w:eastAsia="ko-KR"/>
        </w:rPr>
        <w:t>매개변수</w:t>
      </w:r>
      <w:r w:rsidR="0021043C" w:rsidRPr="00470E41">
        <w:rPr>
          <w:rFonts w:ascii="Inter" w:hAnsi="Inter" w:hint="eastAsia"/>
          <w:lang w:eastAsia="ko-KR"/>
        </w:rPr>
        <w:t xml:space="preserve"> </w:t>
      </w:r>
      <w:r w:rsidR="0021043C" w:rsidRPr="00470E41">
        <w:rPr>
          <w:rFonts w:ascii="Inter" w:hAnsi="Inter" w:hint="eastAsia"/>
          <w:lang w:eastAsia="ko-KR"/>
        </w:rPr>
        <w:t>프로그래밍</w:t>
      </w:r>
      <w:r w:rsidR="00F64478" w:rsidRPr="00470E41">
        <w:rPr>
          <w:rFonts w:ascii="Inter" w:hAnsi="Inter" w:hint="eastAsia"/>
          <w:lang w:eastAsia="ko-KR"/>
        </w:rPr>
        <w:t>도</w:t>
      </w:r>
      <w:r w:rsidR="0021043C" w:rsidRPr="00470E41">
        <w:rPr>
          <w:rFonts w:ascii="Inter" w:hAnsi="Inter" w:hint="eastAsia"/>
          <w:lang w:eastAsia="ko-KR"/>
        </w:rPr>
        <w:t xml:space="preserve"> </w:t>
      </w:r>
      <w:r w:rsidR="0021043C" w:rsidRPr="00470E41">
        <w:rPr>
          <w:rFonts w:ascii="Inter" w:hAnsi="Inter" w:hint="eastAsia"/>
          <w:lang w:eastAsia="ko-KR"/>
        </w:rPr>
        <w:t>가능하다</w:t>
      </w:r>
      <w:r w:rsidR="0021043C" w:rsidRPr="00470E41">
        <w:rPr>
          <w:rFonts w:ascii="Inter" w:hAnsi="Inter" w:hint="eastAsia"/>
          <w:lang w:eastAsia="ko-KR"/>
        </w:rPr>
        <w:t>.</w:t>
      </w:r>
    </w:p>
    <w:p w14:paraId="402267D2" w14:textId="77777777" w:rsidR="002B715F" w:rsidRPr="00470E41" w:rsidRDefault="002B715F" w:rsidP="0024398C">
      <w:pPr>
        <w:jc w:val="both"/>
        <w:rPr>
          <w:rFonts w:ascii="Inter" w:hAnsi="Inter"/>
          <w:lang w:eastAsia="ko-KR"/>
        </w:rPr>
      </w:pPr>
    </w:p>
    <w:p w14:paraId="2CB1EE1F" w14:textId="1BC58749" w:rsidR="00216C2F" w:rsidRPr="00470E41" w:rsidRDefault="00216C2F" w:rsidP="002B715F">
      <w:pPr>
        <w:spacing w:after="0"/>
        <w:jc w:val="both"/>
        <w:rPr>
          <w:rFonts w:ascii="Inter" w:hAnsi="Inter"/>
        </w:rPr>
      </w:pPr>
      <w:r w:rsidRPr="00470E41">
        <w:rPr>
          <w:rFonts w:ascii="Inter" w:hAnsi="Inter" w:hint="eastAsia"/>
        </w:rPr>
        <w:t>DPG</w:t>
      </w:r>
      <w:r w:rsidR="00316DFA" w:rsidRPr="00470E41">
        <w:rPr>
          <w:rFonts w:ascii="Inter" w:hAnsi="Inter" w:hint="eastAsia"/>
          <w:lang w:eastAsia="ko-KR"/>
        </w:rPr>
        <w:t>기능</w:t>
      </w:r>
      <w:r w:rsidR="006D3974" w:rsidRPr="00470E41">
        <w:rPr>
          <w:rFonts w:ascii="Inter" w:hAnsi="Inter" w:hint="eastAsia"/>
          <w:lang w:eastAsia="ko-KR"/>
        </w:rPr>
        <w:t>을</w:t>
      </w:r>
      <w:r w:rsidR="001D37E4" w:rsidRPr="00470E41">
        <w:rPr>
          <w:rFonts w:ascii="Inter" w:hAnsi="Inter" w:hint="cs"/>
        </w:rPr>
        <w:t xml:space="preserve"> </w:t>
      </w:r>
      <w:r w:rsidR="001D37E4" w:rsidRPr="00470E41">
        <w:rPr>
          <w:rFonts w:ascii="Inter" w:hAnsi="Inter" w:hint="eastAsia"/>
        </w:rPr>
        <w:t>활성화</w:t>
      </w:r>
      <w:r w:rsidR="006D3974" w:rsidRPr="00470E41">
        <w:rPr>
          <w:rFonts w:ascii="Inter" w:hAnsi="Inter" w:hint="eastAsia"/>
          <w:lang w:eastAsia="ko-KR"/>
        </w:rPr>
        <w:t>하면</w:t>
      </w:r>
      <w:r w:rsidR="001D48CC" w:rsidRPr="00470E41">
        <w:rPr>
          <w:rFonts w:ascii="Inter" w:hAnsi="Inter" w:hint="eastAsia"/>
          <w:lang w:eastAsia="ko-KR"/>
        </w:rPr>
        <w:t>,</w:t>
      </w:r>
      <w:r w:rsidR="00C809D5" w:rsidRPr="00470E41">
        <w:rPr>
          <w:rFonts w:ascii="Inter" w:hAnsi="Inter" w:hint="eastAsia"/>
          <w:lang w:eastAsia="ko-KR"/>
        </w:rPr>
        <w:t xml:space="preserve"> </w:t>
      </w:r>
      <w:r w:rsidR="00C809D5" w:rsidRPr="00470E41">
        <w:rPr>
          <w:rFonts w:ascii="Inter" w:hAnsi="Inter" w:hint="eastAsia"/>
        </w:rPr>
        <w:t>유효한</w:t>
      </w:r>
      <w:r w:rsidR="00C809D5" w:rsidRPr="00470E41">
        <w:rPr>
          <w:rFonts w:ascii="Inter" w:hAnsi="Inter" w:hint="eastAsia"/>
        </w:rPr>
        <w:t xml:space="preserve"> </w:t>
      </w:r>
      <w:r w:rsidR="00C809D5" w:rsidRPr="00470E41">
        <w:rPr>
          <w:rFonts w:ascii="Inter" w:hAnsi="Inter" w:hint="eastAsia"/>
        </w:rPr>
        <w:t>트리거</w:t>
      </w:r>
      <w:r w:rsidR="00C809D5" w:rsidRPr="00470E41">
        <w:rPr>
          <w:rFonts w:ascii="Inter" w:hAnsi="Inter" w:hint="eastAsia"/>
          <w:lang w:eastAsia="ko-KR"/>
        </w:rPr>
        <w:t>를</w:t>
      </w:r>
      <w:r w:rsidR="00C809D5" w:rsidRPr="00470E41">
        <w:rPr>
          <w:rFonts w:ascii="Inter" w:hAnsi="Inter" w:hint="cs"/>
        </w:rPr>
        <w:t xml:space="preserve"> </w:t>
      </w:r>
      <w:r w:rsidR="001D48CC" w:rsidRPr="00470E41">
        <w:rPr>
          <w:rFonts w:ascii="Inter" w:hAnsi="Inter" w:hint="eastAsia"/>
          <w:lang w:eastAsia="ko-KR"/>
        </w:rPr>
        <w:t>수신하는</w:t>
      </w:r>
      <w:r w:rsidR="001D48CC" w:rsidRPr="00470E41">
        <w:rPr>
          <w:rFonts w:ascii="Inter" w:hAnsi="Inter" w:hint="eastAsia"/>
          <w:lang w:eastAsia="ko-KR"/>
        </w:rPr>
        <w:t xml:space="preserve"> </w:t>
      </w:r>
      <w:r w:rsidR="001D48CC" w:rsidRPr="00470E41">
        <w:rPr>
          <w:rFonts w:ascii="Inter" w:hAnsi="Inter" w:hint="eastAsia"/>
          <w:lang w:eastAsia="ko-KR"/>
        </w:rPr>
        <w:t>대로</w:t>
      </w:r>
      <w:r w:rsidR="00C809D5" w:rsidRPr="00470E41">
        <w:rPr>
          <w:rFonts w:ascii="Inter" w:hAnsi="Inter" w:hint="eastAsia"/>
        </w:rPr>
        <w:t xml:space="preserve"> </w:t>
      </w:r>
      <w:r w:rsidR="007D63AB" w:rsidRPr="00470E41">
        <w:rPr>
          <w:rFonts w:ascii="Inter" w:hAnsi="Inter" w:hint="eastAsia"/>
          <w:lang w:eastAsia="ko-KR"/>
        </w:rPr>
        <w:t>지정</w:t>
      </w:r>
      <w:r w:rsidRPr="00470E41">
        <w:rPr>
          <w:rFonts w:ascii="Inter" w:hAnsi="Inter" w:hint="eastAsia"/>
        </w:rPr>
        <w:t>된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다목적</w:t>
      </w:r>
      <w:r w:rsidRPr="00470E41">
        <w:rPr>
          <w:rFonts w:ascii="Inter" w:hAnsi="Inter" w:hint="eastAsia"/>
        </w:rPr>
        <w:t xml:space="preserve"> I/O </w:t>
      </w:r>
      <w:r w:rsidRPr="00470E41">
        <w:rPr>
          <w:rFonts w:ascii="Inter" w:hAnsi="Inter" w:hint="eastAsia"/>
        </w:rPr>
        <w:t>커넥터</w:t>
      </w:r>
      <w:r w:rsidR="00594298" w:rsidRPr="00470E41">
        <w:rPr>
          <w:rFonts w:ascii="Inter" w:hAnsi="Inter" w:hint="eastAsia"/>
          <w:lang w:eastAsia="ko-KR"/>
        </w:rPr>
        <w:t>의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사전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프로그래밍된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펄스를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출력</w:t>
      </w:r>
      <w:r w:rsidR="00594298" w:rsidRPr="00470E41">
        <w:rPr>
          <w:rFonts w:ascii="Inter" w:hAnsi="Inter" w:hint="eastAsia"/>
          <w:lang w:eastAsia="ko-KR"/>
        </w:rPr>
        <w:t>한다</w:t>
      </w:r>
      <w:r w:rsidR="00594298" w:rsidRPr="00470E41">
        <w:rPr>
          <w:rFonts w:ascii="Inter" w:hAnsi="Inter" w:hint="cs"/>
        </w:rPr>
        <w:t>.</w:t>
      </w:r>
      <w:r w:rsidR="00594298" w:rsidRPr="00470E41">
        <w:rPr>
          <w:rFonts w:ascii="Inter" w:hAnsi="Inter"/>
        </w:rPr>
        <w:t xml:space="preserve"> </w:t>
      </w:r>
      <w:r w:rsidR="00594298" w:rsidRPr="00470E41">
        <w:rPr>
          <w:rFonts w:ascii="Inter" w:hAnsi="Inter" w:hint="eastAsia"/>
          <w:lang w:eastAsia="ko-KR"/>
        </w:rPr>
        <w:t>유</w:t>
      </w:r>
      <w:r w:rsidRPr="00470E41">
        <w:rPr>
          <w:rFonts w:ascii="Inter" w:hAnsi="Inter" w:hint="eastAsia"/>
        </w:rPr>
        <w:t>연성</w:t>
      </w:r>
      <w:r w:rsidR="00CD3CC4" w:rsidRPr="00470E41">
        <w:rPr>
          <w:rFonts w:ascii="Inter" w:hAnsi="Inter" w:hint="cs"/>
        </w:rPr>
        <w:t xml:space="preserve"> </w:t>
      </w:r>
      <w:r w:rsidR="00CD3CC4" w:rsidRPr="00470E41">
        <w:rPr>
          <w:rFonts w:ascii="Inter" w:hAnsi="Inter" w:hint="eastAsia"/>
          <w:lang w:eastAsia="ko-KR"/>
        </w:rPr>
        <w:t>극대화를</w:t>
      </w:r>
      <w:r w:rsidR="00CD3CC4" w:rsidRPr="00470E41">
        <w:rPr>
          <w:rFonts w:ascii="Inter" w:hAnsi="Inter" w:hint="cs"/>
        </w:rPr>
        <w:t xml:space="preserve"> </w:t>
      </w:r>
      <w:r w:rsidR="00CD3CC4" w:rsidRPr="00470E41">
        <w:rPr>
          <w:rFonts w:ascii="Inter" w:hAnsi="Inter" w:hint="eastAsia"/>
          <w:lang w:eastAsia="ko-KR"/>
        </w:rPr>
        <w:t>위해</w:t>
      </w:r>
      <w:r w:rsidR="00CD3CC4" w:rsidRPr="00470E41">
        <w:rPr>
          <w:rFonts w:ascii="Inter" w:hAnsi="Inter" w:hint="cs"/>
        </w:rPr>
        <w:t xml:space="preserve"> </w:t>
      </w:r>
      <w:r w:rsidRPr="00470E41">
        <w:rPr>
          <w:rFonts w:ascii="Inter" w:hAnsi="Inter" w:hint="eastAsia"/>
        </w:rPr>
        <w:t>트리거는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소프트웨어</w:t>
      </w:r>
      <w:r w:rsidRPr="00470E41">
        <w:rPr>
          <w:rFonts w:ascii="Inter" w:hAnsi="Inter" w:hint="eastAsia"/>
        </w:rPr>
        <w:t xml:space="preserve"> </w:t>
      </w:r>
      <w:r w:rsidR="00976B9D" w:rsidRPr="00470E41">
        <w:rPr>
          <w:rFonts w:ascii="Inter" w:hAnsi="Inter" w:hint="eastAsia"/>
          <w:lang w:eastAsia="ko-KR"/>
        </w:rPr>
        <w:t>및</w:t>
      </w:r>
      <w:r w:rsidRPr="00470E41">
        <w:rPr>
          <w:rFonts w:ascii="Inter" w:hAnsi="Inter" w:hint="eastAsia"/>
        </w:rPr>
        <w:t xml:space="preserve"> </w:t>
      </w:r>
      <w:r w:rsidR="002248F0" w:rsidRPr="00470E41">
        <w:rPr>
          <w:rFonts w:ascii="Inter" w:hAnsi="Inter" w:hint="eastAsia"/>
        </w:rPr>
        <w:t>제품의</w:t>
      </w:r>
      <w:r w:rsidR="002248F0" w:rsidRPr="00470E41">
        <w:rPr>
          <w:rFonts w:ascii="Inter" w:hAnsi="Inter" w:hint="eastAsia"/>
        </w:rPr>
        <w:t xml:space="preserve"> </w:t>
      </w:r>
      <w:r w:rsidR="002248F0" w:rsidRPr="00470E41">
        <w:rPr>
          <w:rFonts w:ascii="Inter" w:hAnsi="Inter" w:hint="eastAsia"/>
        </w:rPr>
        <w:t>일반</w:t>
      </w:r>
      <w:r w:rsidR="002248F0" w:rsidRPr="00470E41">
        <w:rPr>
          <w:rFonts w:ascii="Inter" w:hAnsi="Inter" w:hint="eastAsia"/>
        </w:rPr>
        <w:t xml:space="preserve"> </w:t>
      </w:r>
      <w:r w:rsidR="002248F0" w:rsidRPr="00470E41">
        <w:rPr>
          <w:rFonts w:ascii="Inter" w:hAnsi="Inter" w:hint="eastAsia"/>
        </w:rPr>
        <w:t>내외부</w:t>
      </w:r>
      <w:r w:rsidR="002248F0" w:rsidRPr="00470E41">
        <w:rPr>
          <w:rFonts w:ascii="Inter" w:hAnsi="Inter" w:hint="eastAsia"/>
        </w:rPr>
        <w:t xml:space="preserve"> </w:t>
      </w:r>
      <w:r w:rsidR="002248F0" w:rsidRPr="00470E41">
        <w:rPr>
          <w:rFonts w:ascii="Inter" w:hAnsi="Inter" w:hint="eastAsia"/>
        </w:rPr>
        <w:t>트리거</w:t>
      </w:r>
      <w:r w:rsidR="002248F0" w:rsidRPr="00470E41">
        <w:rPr>
          <w:rFonts w:ascii="Inter" w:hAnsi="Inter" w:hint="eastAsia"/>
        </w:rPr>
        <w:t xml:space="preserve"> </w:t>
      </w:r>
      <w:r w:rsidR="002248F0" w:rsidRPr="00470E41">
        <w:rPr>
          <w:rFonts w:ascii="Inter" w:hAnsi="Inter" w:hint="eastAsia"/>
        </w:rPr>
        <w:t>소스</w:t>
      </w:r>
      <w:r w:rsidR="00AF768D" w:rsidRPr="00470E41">
        <w:rPr>
          <w:rFonts w:ascii="Inter" w:hAnsi="Inter"/>
        </w:rPr>
        <w:t xml:space="preserve">, </w:t>
      </w:r>
      <w:r w:rsidR="002248F0" w:rsidRPr="00470E41">
        <w:rPr>
          <w:rFonts w:ascii="Inter" w:hAnsi="Inter" w:hint="eastAsia"/>
          <w:lang w:eastAsia="ko-KR"/>
        </w:rPr>
        <w:t>타</w:t>
      </w:r>
      <w:r w:rsidR="002248F0" w:rsidRPr="00470E41">
        <w:rPr>
          <w:rFonts w:ascii="Inter" w:hAnsi="Inter" w:hint="eastAsia"/>
        </w:rPr>
        <w:t xml:space="preserve"> DPG </w:t>
      </w:r>
      <w:r w:rsidR="002248F0" w:rsidRPr="00470E41">
        <w:rPr>
          <w:rFonts w:ascii="Inter" w:hAnsi="Inter" w:hint="eastAsia"/>
        </w:rPr>
        <w:t>채널</w:t>
      </w:r>
      <w:r w:rsidR="00A05380" w:rsidRPr="00470E41">
        <w:rPr>
          <w:rFonts w:ascii="Inter" w:hAnsi="Inter" w:hint="eastAsia"/>
          <w:lang w:eastAsia="ko-KR"/>
        </w:rPr>
        <w:t>이나</w:t>
      </w:r>
      <w:r w:rsidR="00A05380" w:rsidRPr="00470E41">
        <w:rPr>
          <w:rFonts w:ascii="Inter" w:hAnsi="Inter" w:hint="cs"/>
        </w:rPr>
        <w:t xml:space="preserve"> </w:t>
      </w:r>
      <w:r w:rsidRPr="00470E41">
        <w:rPr>
          <w:rFonts w:ascii="Inter" w:hAnsi="Inter" w:hint="eastAsia"/>
        </w:rPr>
        <w:t>다양한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소스</w:t>
      </w:r>
      <w:r w:rsidR="00976B9D" w:rsidRPr="00470E41">
        <w:rPr>
          <w:rFonts w:ascii="Inter" w:hAnsi="Inter" w:hint="eastAsia"/>
          <w:lang w:eastAsia="ko-KR"/>
        </w:rPr>
        <w:t>에서</w:t>
      </w:r>
      <w:r w:rsidR="00976B9D" w:rsidRPr="00470E41">
        <w:rPr>
          <w:rFonts w:ascii="Inter" w:hAnsi="Inter" w:hint="cs"/>
        </w:rPr>
        <w:t xml:space="preserve"> </w:t>
      </w:r>
      <w:r w:rsidR="00976B9D" w:rsidRPr="00470E41">
        <w:rPr>
          <w:rFonts w:ascii="Inter" w:hAnsi="Inter" w:hint="eastAsia"/>
          <w:lang w:eastAsia="ko-KR"/>
        </w:rPr>
        <w:t>생성될</w:t>
      </w:r>
      <w:r w:rsidR="00976B9D" w:rsidRPr="00470E41">
        <w:rPr>
          <w:rFonts w:ascii="Inter" w:hAnsi="Inter" w:hint="cs"/>
        </w:rPr>
        <w:t xml:space="preserve"> </w:t>
      </w:r>
      <w:r w:rsidR="00976B9D" w:rsidRPr="00470E41">
        <w:rPr>
          <w:rFonts w:ascii="Inter" w:hAnsi="Inter" w:hint="eastAsia"/>
          <w:lang w:eastAsia="ko-KR"/>
        </w:rPr>
        <w:t>수</w:t>
      </w:r>
      <w:r w:rsidR="00976B9D" w:rsidRPr="00470E41">
        <w:rPr>
          <w:rFonts w:ascii="Inter" w:hAnsi="Inter" w:hint="cs"/>
        </w:rPr>
        <w:t xml:space="preserve"> </w:t>
      </w:r>
      <w:r w:rsidR="00976B9D" w:rsidRPr="00470E41">
        <w:rPr>
          <w:rFonts w:ascii="Inter" w:hAnsi="Inter" w:hint="eastAsia"/>
          <w:lang w:eastAsia="ko-KR"/>
        </w:rPr>
        <w:t>있다</w:t>
      </w:r>
      <w:r w:rsidR="00976B9D" w:rsidRPr="00470E41">
        <w:rPr>
          <w:rFonts w:ascii="Inter" w:hAnsi="Inter" w:hint="cs"/>
        </w:rPr>
        <w:t>.</w:t>
      </w:r>
      <w:r w:rsidR="00976B9D" w:rsidRPr="00470E41">
        <w:rPr>
          <w:rFonts w:ascii="Inter" w:hAnsi="Inter"/>
        </w:rPr>
        <w:t xml:space="preserve"> </w:t>
      </w:r>
      <w:r w:rsidR="003F5865">
        <w:rPr>
          <w:rFonts w:ascii="Inter" w:hAnsi="Inter" w:hint="eastAsia"/>
          <w:lang w:eastAsia="ko-KR"/>
        </w:rPr>
        <w:t>파형발생기</w:t>
      </w:r>
      <w:r w:rsidR="002C55AA" w:rsidRPr="00470E41">
        <w:rPr>
          <w:rFonts w:ascii="Inter" w:hAnsi="Inter" w:hint="eastAsia"/>
          <w:lang w:eastAsia="ko-KR"/>
        </w:rPr>
        <w:t>의</w:t>
      </w:r>
      <w:r w:rsidR="002C55AA" w:rsidRPr="00470E41">
        <w:rPr>
          <w:rFonts w:ascii="Inter" w:hAnsi="Inter" w:hint="eastAsia"/>
          <w:lang w:eastAsia="ko-KR"/>
        </w:rPr>
        <w:t xml:space="preserve"> </w:t>
      </w:r>
      <w:r w:rsidR="00470E41" w:rsidRPr="00470E41">
        <w:rPr>
          <w:rFonts w:ascii="Inter" w:hAnsi="Inter" w:hint="eastAsia"/>
          <w:lang w:eastAsia="ko-KR"/>
        </w:rPr>
        <w:t>출력은</w:t>
      </w:r>
      <w:r w:rsidR="00470E41" w:rsidRPr="00470E41">
        <w:rPr>
          <w:rFonts w:ascii="Inter" w:hAnsi="Inter"/>
          <w:lang w:eastAsia="ko-KR"/>
        </w:rPr>
        <w:t xml:space="preserve"> </w:t>
      </w:r>
      <w:r w:rsidR="00470E41" w:rsidRPr="00470E41">
        <w:rPr>
          <w:rFonts w:ascii="Inter" w:hAnsi="Inter"/>
        </w:rPr>
        <w:t>신호수집</w:t>
      </w:r>
      <w:r w:rsidR="00F62BBA" w:rsidRPr="00470E41">
        <w:rPr>
          <w:rFonts w:ascii="Inter" w:hAnsi="Inter" w:hint="eastAsia"/>
          <w:lang w:eastAsia="ko-KR"/>
        </w:rPr>
        <w:t xml:space="preserve"> </w:t>
      </w:r>
      <w:r w:rsidR="00F62BBA" w:rsidRPr="00470E41">
        <w:rPr>
          <w:rFonts w:ascii="Inter" w:hAnsi="Inter" w:hint="eastAsia"/>
          <w:lang w:eastAsia="ko-KR"/>
        </w:rPr>
        <w:t>및</w:t>
      </w:r>
      <w:r w:rsidR="00F62BBA" w:rsidRPr="00470E41">
        <w:rPr>
          <w:rFonts w:ascii="Inter" w:hAnsi="Inter" w:hint="eastAsia"/>
          <w:lang w:eastAsia="ko-KR"/>
        </w:rPr>
        <w:t xml:space="preserve"> </w:t>
      </w:r>
      <w:r w:rsidR="00F62BBA" w:rsidRPr="00470E41">
        <w:rPr>
          <w:rFonts w:ascii="Inter" w:hAnsi="Inter" w:hint="eastAsia"/>
          <w:lang w:eastAsia="ko-KR"/>
        </w:rPr>
        <w:t>재생</w:t>
      </w:r>
      <w:r w:rsidR="00F62BBA" w:rsidRPr="00470E41">
        <w:rPr>
          <w:rFonts w:ascii="Inter" w:hAnsi="Inter" w:hint="eastAsia"/>
          <w:lang w:eastAsia="ko-KR"/>
        </w:rPr>
        <w:t xml:space="preserve"> </w:t>
      </w:r>
      <w:r w:rsidR="00F62BBA" w:rsidRPr="00470E41">
        <w:rPr>
          <w:rFonts w:ascii="Inter" w:hAnsi="Inter" w:hint="eastAsia"/>
          <w:lang w:eastAsia="ko-KR"/>
        </w:rPr>
        <w:t>기능과</w:t>
      </w:r>
      <w:r w:rsidR="00F62BBA" w:rsidRPr="00470E41">
        <w:rPr>
          <w:rFonts w:ascii="Inter" w:hAnsi="Inter" w:hint="eastAsia"/>
          <w:lang w:eastAsia="ko-KR"/>
        </w:rPr>
        <w:t xml:space="preserve"> </w:t>
      </w:r>
      <w:r w:rsidR="00A205B1" w:rsidRPr="00470E41">
        <w:rPr>
          <w:rFonts w:ascii="Inter" w:hAnsi="Inter" w:hint="eastAsia"/>
          <w:lang w:eastAsia="ko-KR"/>
        </w:rPr>
        <w:t>동기화되어</w:t>
      </w:r>
      <w:r w:rsidR="00A205B1" w:rsidRPr="00470E41">
        <w:rPr>
          <w:rFonts w:ascii="Inter" w:hAnsi="Inter" w:hint="cs"/>
        </w:rPr>
        <w:t xml:space="preserve"> </w:t>
      </w:r>
      <w:r w:rsidR="002C55AA" w:rsidRPr="00470E41">
        <w:rPr>
          <w:rFonts w:ascii="Inter" w:hAnsi="Inter" w:hint="eastAsia"/>
          <w:lang w:eastAsia="ko-KR"/>
        </w:rPr>
        <w:t>신호활성화</w:t>
      </w:r>
      <w:r w:rsidR="00465D30" w:rsidRPr="00470E41">
        <w:rPr>
          <w:rFonts w:ascii="Inter" w:hAnsi="Inter" w:hint="eastAsia"/>
        </w:rPr>
        <w:t xml:space="preserve"> </w:t>
      </w:r>
      <w:r w:rsidR="00465D30" w:rsidRPr="00470E41">
        <w:rPr>
          <w:rFonts w:ascii="Inter" w:hAnsi="Inter" w:hint="eastAsia"/>
        </w:rPr>
        <w:t>또는</w:t>
      </w:r>
      <w:r w:rsidR="00465D30" w:rsidRPr="00470E41">
        <w:rPr>
          <w:rFonts w:ascii="Inter" w:hAnsi="Inter" w:hint="eastAsia"/>
        </w:rPr>
        <w:t xml:space="preserve"> </w:t>
      </w:r>
      <w:r w:rsidR="002C55AA" w:rsidRPr="00470E41">
        <w:rPr>
          <w:rFonts w:ascii="Inter" w:hAnsi="Inter" w:hint="eastAsia"/>
          <w:lang w:eastAsia="ko-KR"/>
        </w:rPr>
        <w:t>신호전환을</w:t>
      </w:r>
      <w:r w:rsidR="002C55AA" w:rsidRPr="00470E41">
        <w:rPr>
          <w:rFonts w:ascii="Inter" w:hAnsi="Inter" w:hint="eastAsia"/>
          <w:lang w:eastAsia="ko-KR"/>
        </w:rPr>
        <w:t xml:space="preserve"> </w:t>
      </w:r>
      <w:r w:rsidR="00465D30" w:rsidRPr="00470E41">
        <w:rPr>
          <w:rFonts w:ascii="Inter" w:hAnsi="Inter" w:hint="eastAsia"/>
        </w:rPr>
        <w:t>생성</w:t>
      </w:r>
      <w:r w:rsidR="002C55AA" w:rsidRPr="00470E41">
        <w:rPr>
          <w:rFonts w:ascii="Inter" w:hAnsi="Inter" w:hint="eastAsia"/>
          <w:lang w:eastAsia="ko-KR"/>
        </w:rPr>
        <w:t>하기에</w:t>
      </w:r>
      <w:r w:rsidR="00D06F8C" w:rsidRPr="00470E41">
        <w:rPr>
          <w:rFonts w:ascii="Inter" w:hAnsi="Inter" w:hint="cs"/>
        </w:rPr>
        <w:t xml:space="preserve"> </w:t>
      </w:r>
      <w:r w:rsidR="00465D30" w:rsidRPr="00470E41">
        <w:rPr>
          <w:rFonts w:ascii="Inter" w:hAnsi="Inter" w:hint="eastAsia"/>
        </w:rPr>
        <w:t>적합</w:t>
      </w:r>
      <w:r w:rsidR="000C479F" w:rsidRPr="00470E41">
        <w:rPr>
          <w:rFonts w:ascii="Inter" w:hAnsi="Inter" w:hint="eastAsia"/>
          <w:lang w:eastAsia="ko-KR"/>
        </w:rPr>
        <w:t>하며</w:t>
      </w:r>
      <w:r w:rsidR="000C479F" w:rsidRPr="00470E41">
        <w:rPr>
          <w:rFonts w:ascii="Inter" w:hAnsi="Inter" w:hint="cs"/>
        </w:rPr>
        <w:t>,</w:t>
      </w:r>
      <w:r w:rsidRPr="00470E41">
        <w:rPr>
          <w:rFonts w:ascii="Inter" w:hAnsi="Inter" w:hint="eastAsia"/>
        </w:rPr>
        <w:t xml:space="preserve"> 4</w:t>
      </w:r>
      <w:r w:rsidRPr="00470E41">
        <w:rPr>
          <w:rFonts w:ascii="Inter" w:hAnsi="Inter" w:hint="eastAsia"/>
        </w:rPr>
        <w:t>개의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서로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다른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제너레이터를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캐스케이드</w:t>
      </w:r>
      <w:r w:rsidR="00023526" w:rsidRPr="00470E41">
        <w:rPr>
          <w:rFonts w:ascii="Inter" w:hAnsi="Inter" w:hint="cs"/>
        </w:rPr>
        <w:t>(</w:t>
      </w:r>
      <w:r w:rsidR="00023526" w:rsidRPr="00470E41">
        <w:rPr>
          <w:rFonts w:ascii="Inter" w:hAnsi="Inter"/>
        </w:rPr>
        <w:t>cascade)</w:t>
      </w:r>
      <w:r w:rsidR="00A43F0A" w:rsidRPr="00470E41">
        <w:rPr>
          <w:rFonts w:ascii="Inter" w:hAnsi="Inter" w:hint="eastAsia"/>
          <w:lang w:eastAsia="ko-KR"/>
        </w:rPr>
        <w:t>하여</w:t>
      </w:r>
      <w:r w:rsidR="005E5D84" w:rsidRPr="00470E41">
        <w:rPr>
          <w:rFonts w:ascii="Inter" w:hAnsi="Inter" w:hint="cs"/>
        </w:rPr>
        <w:t xml:space="preserve"> </w:t>
      </w:r>
      <w:r w:rsidRPr="00470E41">
        <w:rPr>
          <w:rFonts w:ascii="Inter" w:hAnsi="Inter" w:hint="eastAsia"/>
        </w:rPr>
        <w:t>펄스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반복</w:t>
      </w:r>
      <w:r w:rsidRPr="00470E41">
        <w:rPr>
          <w:rFonts w:ascii="Inter" w:hAnsi="Inter" w:hint="eastAsia"/>
        </w:rPr>
        <w:t xml:space="preserve"> </w:t>
      </w:r>
      <w:r w:rsidR="00B3385E" w:rsidRPr="00470E41">
        <w:rPr>
          <w:rFonts w:ascii="Inter" w:hAnsi="Inter" w:hint="eastAsia"/>
          <w:lang w:eastAsia="ko-KR"/>
        </w:rPr>
        <w:t>타임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스케일을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편리하게</w:t>
      </w:r>
      <w:r w:rsidRPr="00470E41">
        <w:rPr>
          <w:rFonts w:ascii="Inter" w:hAnsi="Inter" w:hint="eastAsia"/>
        </w:rPr>
        <w:t xml:space="preserve"> </w:t>
      </w:r>
      <w:r w:rsidRPr="00470E41">
        <w:rPr>
          <w:rFonts w:ascii="Inter" w:hAnsi="Inter" w:hint="eastAsia"/>
        </w:rPr>
        <w:t>변환</w:t>
      </w:r>
      <w:r w:rsidR="00BE287D" w:rsidRPr="00470E41">
        <w:rPr>
          <w:rFonts w:ascii="Inter" w:hAnsi="Inter" w:hint="eastAsia"/>
          <w:lang w:eastAsia="ko-KR"/>
        </w:rPr>
        <w:t>할</w:t>
      </w:r>
      <w:r w:rsidR="00BE287D" w:rsidRPr="00470E41">
        <w:rPr>
          <w:rFonts w:ascii="Inter" w:hAnsi="Inter" w:hint="cs"/>
        </w:rPr>
        <w:t xml:space="preserve"> </w:t>
      </w:r>
      <w:r w:rsidR="00BE287D" w:rsidRPr="00470E41">
        <w:rPr>
          <w:rFonts w:ascii="Inter" w:hAnsi="Inter" w:hint="eastAsia"/>
          <w:lang w:eastAsia="ko-KR"/>
        </w:rPr>
        <w:t>수</w:t>
      </w:r>
      <w:r w:rsidR="00BE287D" w:rsidRPr="00470E41">
        <w:rPr>
          <w:rFonts w:ascii="Inter" w:hAnsi="Inter" w:hint="cs"/>
        </w:rPr>
        <w:t xml:space="preserve"> </w:t>
      </w:r>
      <w:r w:rsidR="00BE287D" w:rsidRPr="00470E41">
        <w:rPr>
          <w:rFonts w:ascii="Inter" w:hAnsi="Inter" w:hint="eastAsia"/>
          <w:lang w:eastAsia="ko-KR"/>
        </w:rPr>
        <w:t>있다</w:t>
      </w:r>
      <w:r w:rsidR="0022527E" w:rsidRPr="00470E41">
        <w:rPr>
          <w:rFonts w:ascii="Inter" w:hAnsi="Inter" w:hint="eastAsia"/>
          <w:lang w:eastAsia="ko-KR"/>
        </w:rPr>
        <w:t>.</w:t>
      </w:r>
    </w:p>
    <w:p w14:paraId="2C4F8A75" w14:textId="77777777" w:rsidR="002B715F" w:rsidRPr="00A43F0A" w:rsidRDefault="002B715F" w:rsidP="0024398C">
      <w:pPr>
        <w:jc w:val="both"/>
        <w:rPr>
          <w:rFonts w:ascii="Inter" w:hAnsi="Inter"/>
        </w:rPr>
      </w:pPr>
    </w:p>
    <w:p w14:paraId="0140FCA6" w14:textId="3FFFBD01" w:rsidR="00216C2F" w:rsidRPr="00ED0ADB" w:rsidRDefault="00216C2F" w:rsidP="002B715F">
      <w:pPr>
        <w:spacing w:after="0"/>
        <w:jc w:val="both"/>
        <w:rPr>
          <w:rFonts w:ascii="Inter" w:hAnsi="Inter"/>
          <w:b/>
          <w:bCs/>
        </w:rPr>
      </w:pPr>
      <w:r w:rsidRPr="00ED0ADB">
        <w:rPr>
          <w:rFonts w:ascii="Inter" w:hAnsi="Inter" w:hint="eastAsia"/>
          <w:b/>
          <w:bCs/>
          <w:lang w:eastAsia="ko-KR"/>
        </w:rPr>
        <w:t>다양한</w:t>
      </w:r>
      <w:r w:rsidRPr="00ED0ADB">
        <w:rPr>
          <w:rFonts w:ascii="Inter" w:hAnsi="Inter" w:hint="eastAsia"/>
          <w:b/>
          <w:bCs/>
          <w:lang w:eastAsia="ko-KR"/>
        </w:rPr>
        <w:t xml:space="preserve"> </w:t>
      </w:r>
      <w:r w:rsidRPr="00ED0ADB">
        <w:rPr>
          <w:rFonts w:ascii="Inter" w:hAnsi="Inter" w:hint="eastAsia"/>
          <w:b/>
          <w:bCs/>
          <w:lang w:eastAsia="ko-KR"/>
        </w:rPr>
        <w:t>디지타이저</w:t>
      </w:r>
      <w:r w:rsidRPr="00ED0ADB">
        <w:rPr>
          <w:rFonts w:ascii="Inter" w:hAnsi="Inter" w:hint="eastAsia"/>
          <w:b/>
          <w:bCs/>
          <w:lang w:eastAsia="ko-KR"/>
        </w:rPr>
        <w:t xml:space="preserve"> </w:t>
      </w:r>
      <w:r w:rsidRPr="00ED0ADB">
        <w:rPr>
          <w:rFonts w:ascii="Inter" w:hAnsi="Inter" w:hint="eastAsia"/>
          <w:b/>
          <w:bCs/>
          <w:lang w:eastAsia="ko-KR"/>
        </w:rPr>
        <w:t>및</w:t>
      </w:r>
      <w:r w:rsidRPr="00ED0ADB">
        <w:rPr>
          <w:rFonts w:ascii="Inter" w:hAnsi="Inter" w:hint="eastAsia"/>
          <w:b/>
          <w:bCs/>
          <w:lang w:eastAsia="ko-KR"/>
        </w:rPr>
        <w:t xml:space="preserve"> </w:t>
      </w:r>
      <w:r w:rsidRPr="00ED0ADB">
        <w:rPr>
          <w:rFonts w:ascii="Inter" w:hAnsi="Inter"/>
          <w:b/>
          <w:bCs/>
          <w:lang w:eastAsia="ko-KR"/>
        </w:rPr>
        <w:t xml:space="preserve">AWG </w:t>
      </w:r>
      <w:r w:rsidRPr="00ED0ADB">
        <w:rPr>
          <w:rFonts w:ascii="Inter" w:hAnsi="Inter" w:hint="eastAsia"/>
          <w:b/>
          <w:bCs/>
          <w:lang w:eastAsia="ko-KR"/>
        </w:rPr>
        <w:t>제품군</w:t>
      </w:r>
    </w:p>
    <w:p w14:paraId="2A02277A" w14:textId="7549A150" w:rsidR="00D06D91" w:rsidRPr="007F7596" w:rsidRDefault="00D06D91" w:rsidP="002B715F">
      <w:pPr>
        <w:spacing w:after="120"/>
        <w:jc w:val="both"/>
        <w:rPr>
          <w:rFonts w:ascii="Inter" w:hAnsi="Inter"/>
          <w:color w:val="FF0000"/>
        </w:rPr>
      </w:pPr>
      <w:r w:rsidRPr="004F3F34">
        <w:rPr>
          <w:rFonts w:ascii="Inter" w:hAnsi="Inter" w:hint="eastAsia"/>
        </w:rPr>
        <w:t>새로운</w:t>
      </w:r>
      <w:r w:rsidRPr="004F3F34">
        <w:rPr>
          <w:rFonts w:ascii="Inter" w:hAnsi="Inter" w:hint="eastAsia"/>
        </w:rPr>
        <w:t xml:space="preserve"> </w:t>
      </w:r>
      <w:r w:rsidR="00E140B5" w:rsidRPr="004F3F34">
        <w:rPr>
          <w:rFonts w:ascii="Inter" w:hAnsi="Inter"/>
        </w:rPr>
        <w:t xml:space="preserve">DPG </w:t>
      </w:r>
      <w:r w:rsidR="0073257E">
        <w:rPr>
          <w:rFonts w:ascii="Inter" w:hAnsi="Inter" w:hint="eastAsia"/>
          <w:lang w:eastAsia="ko-KR"/>
        </w:rPr>
        <w:t>기능</w:t>
      </w:r>
      <w:r w:rsidRPr="004F3F34">
        <w:rPr>
          <w:rFonts w:ascii="Inter" w:hAnsi="Inter" w:hint="eastAsia"/>
        </w:rPr>
        <w:t>은</w:t>
      </w:r>
      <w:r w:rsidR="00672A2A" w:rsidRPr="004F3F34">
        <w:rPr>
          <w:rFonts w:ascii="Inter" w:hAnsi="Inter"/>
          <w:lang w:eastAsia="ko-KR"/>
        </w:rPr>
        <w:t xml:space="preserve"> </w:t>
      </w:r>
      <w:r w:rsidR="00E96F67" w:rsidRPr="004F3F34">
        <w:rPr>
          <w:rFonts w:ascii="Inter" w:hAnsi="Inter" w:hint="eastAsia"/>
        </w:rPr>
        <w:t>24</w:t>
      </w:r>
      <w:r w:rsidR="00E96F67" w:rsidRPr="004F3F34">
        <w:rPr>
          <w:rFonts w:ascii="Inter" w:hAnsi="Inter" w:hint="eastAsia"/>
        </w:rPr>
        <w:t>개</w:t>
      </w:r>
      <w:r w:rsidR="00E96F67" w:rsidRPr="004F3F34">
        <w:rPr>
          <w:rFonts w:ascii="Inter" w:hAnsi="Inter" w:hint="eastAsia"/>
        </w:rPr>
        <w:t xml:space="preserve"> PCIe </w:t>
      </w:r>
      <w:r w:rsidR="00E96F67" w:rsidRPr="004F3F34">
        <w:rPr>
          <w:rFonts w:ascii="Inter" w:hAnsi="Inter" w:hint="eastAsia"/>
        </w:rPr>
        <w:t>카드와</w:t>
      </w:r>
      <w:r w:rsidR="00E96F67" w:rsidRPr="004F3F34">
        <w:rPr>
          <w:rFonts w:ascii="Inter" w:hAnsi="Inter" w:hint="eastAsia"/>
        </w:rPr>
        <w:t xml:space="preserve"> 28</w:t>
      </w:r>
      <w:r w:rsidR="00E96F67" w:rsidRPr="004F3F34">
        <w:rPr>
          <w:rFonts w:ascii="Inter" w:hAnsi="Inter" w:hint="eastAsia"/>
        </w:rPr>
        <w:t>개</w:t>
      </w:r>
      <w:r w:rsidR="00E96F67" w:rsidRPr="004F3F34">
        <w:rPr>
          <w:rFonts w:ascii="Inter" w:hAnsi="Inter" w:hint="eastAsia"/>
        </w:rPr>
        <w:t xml:space="preserve"> </w:t>
      </w:r>
      <w:r w:rsidR="00E96F67" w:rsidRPr="004F3F34">
        <w:rPr>
          <w:rFonts w:ascii="Inter" w:hAnsi="Inter" w:hint="eastAsia"/>
        </w:rPr>
        <w:t>독립형</w:t>
      </w:r>
      <w:r w:rsidR="00E96F67" w:rsidRPr="004F3F34">
        <w:rPr>
          <w:rFonts w:ascii="Inter" w:hAnsi="Inter" w:hint="eastAsia"/>
        </w:rPr>
        <w:t xml:space="preserve"> LXI/</w:t>
      </w:r>
      <w:r w:rsidR="00E96F67" w:rsidRPr="004F3F34">
        <w:rPr>
          <w:rFonts w:ascii="Inter" w:hAnsi="Inter" w:hint="eastAsia"/>
        </w:rPr>
        <w:t>이더넷</w:t>
      </w:r>
      <w:r w:rsidR="00E96F67" w:rsidRPr="004F3F34">
        <w:rPr>
          <w:rFonts w:ascii="Inter" w:hAnsi="Inter" w:hint="eastAsia"/>
        </w:rPr>
        <w:t xml:space="preserve"> </w:t>
      </w:r>
      <w:r w:rsidR="00E96F67" w:rsidRPr="004F3F34">
        <w:rPr>
          <w:rFonts w:ascii="Inter" w:hAnsi="Inter" w:hint="eastAsia"/>
        </w:rPr>
        <w:t>장치로</w:t>
      </w:r>
      <w:r w:rsidR="00E96F67" w:rsidRPr="004F3F34">
        <w:rPr>
          <w:rFonts w:ascii="Inter" w:hAnsi="Inter" w:hint="eastAsia"/>
        </w:rPr>
        <w:t xml:space="preserve"> </w:t>
      </w:r>
      <w:r w:rsidR="00E96F67" w:rsidRPr="004F3F34">
        <w:rPr>
          <w:rFonts w:ascii="Inter" w:hAnsi="Inter" w:hint="eastAsia"/>
        </w:rPr>
        <w:t>구성된</w:t>
      </w:r>
      <w:r w:rsidR="00E96F67" w:rsidRPr="004F3F34">
        <w:rPr>
          <w:rFonts w:ascii="Inter" w:hAnsi="Inter" w:hint="eastAsia"/>
        </w:rPr>
        <w:t xml:space="preserve"> 59xx </w:t>
      </w:r>
      <w:r w:rsidR="00E96F67" w:rsidRPr="004F3F34">
        <w:rPr>
          <w:rFonts w:ascii="Inter" w:hAnsi="Inter" w:hint="eastAsia"/>
        </w:rPr>
        <w:t>시리즈</w:t>
      </w:r>
      <w:r w:rsidR="00E96F67" w:rsidRPr="004F3F34">
        <w:rPr>
          <w:rFonts w:ascii="Inter" w:hAnsi="Inter" w:hint="eastAsia"/>
        </w:rPr>
        <w:t xml:space="preserve"> </w:t>
      </w:r>
      <w:r w:rsidR="00E96F67" w:rsidRPr="002F1F29">
        <w:rPr>
          <w:rFonts w:ascii="Inter" w:hAnsi="Inter" w:hint="eastAsia"/>
        </w:rPr>
        <w:t>디지타이저</w:t>
      </w:r>
      <w:r w:rsidR="00E96F67" w:rsidRPr="002F1F29">
        <w:rPr>
          <w:rFonts w:ascii="Inter" w:hAnsi="Inter" w:hint="eastAsia"/>
        </w:rPr>
        <w:t xml:space="preserve"> </w:t>
      </w:r>
      <w:r w:rsidR="00E96F67" w:rsidRPr="002F1F29">
        <w:rPr>
          <w:rFonts w:ascii="Inter" w:hAnsi="Inter" w:hint="eastAsia"/>
        </w:rPr>
        <w:t>라인업</w:t>
      </w:r>
      <w:r w:rsidR="00477A76" w:rsidRPr="002F1F29">
        <w:rPr>
          <w:rFonts w:ascii="Inter" w:hAnsi="Inter"/>
        </w:rPr>
        <w:t>, 14</w:t>
      </w:r>
      <w:r w:rsidR="00477A76" w:rsidRPr="002F1F29">
        <w:rPr>
          <w:rFonts w:ascii="Inter" w:hAnsi="Inter" w:hint="eastAsia"/>
          <w:lang w:eastAsia="ko-KR"/>
        </w:rPr>
        <w:t>개</w:t>
      </w:r>
      <w:r w:rsidRPr="002F1F29">
        <w:rPr>
          <w:rFonts w:ascii="Inter" w:hAnsi="Inter" w:hint="eastAsia"/>
        </w:rPr>
        <w:t xml:space="preserve"> PCIe </w:t>
      </w:r>
      <w:r w:rsidRPr="002F1F29">
        <w:rPr>
          <w:rFonts w:ascii="Inter" w:hAnsi="Inter" w:hint="eastAsia"/>
        </w:rPr>
        <w:t>카드와</w:t>
      </w:r>
      <w:r w:rsidRPr="002F1F29">
        <w:rPr>
          <w:rFonts w:ascii="Inter" w:hAnsi="Inter" w:hint="eastAsia"/>
        </w:rPr>
        <w:t xml:space="preserve"> 18</w:t>
      </w:r>
      <w:r w:rsidRPr="002F1F29">
        <w:rPr>
          <w:rFonts w:ascii="Inter" w:hAnsi="Inter" w:hint="eastAsia"/>
        </w:rPr>
        <w:t>개</w:t>
      </w:r>
      <w:r w:rsidRPr="002F1F29">
        <w:rPr>
          <w:rFonts w:ascii="Inter" w:hAnsi="Inter" w:hint="eastAsia"/>
        </w:rPr>
        <w:t xml:space="preserve"> LXI/</w:t>
      </w:r>
      <w:r w:rsidRPr="002F1F29">
        <w:rPr>
          <w:rFonts w:ascii="Inter" w:hAnsi="Inter" w:hint="eastAsia"/>
        </w:rPr>
        <w:t>이더넷</w:t>
      </w:r>
      <w:r w:rsidRPr="002F1F29">
        <w:rPr>
          <w:rFonts w:ascii="Inter" w:hAnsi="Inter" w:hint="eastAsia"/>
        </w:rPr>
        <w:t xml:space="preserve"> </w:t>
      </w:r>
      <w:r w:rsidR="00D42F01" w:rsidRPr="002F1F29">
        <w:rPr>
          <w:rFonts w:ascii="Inter" w:hAnsi="Inter" w:hint="eastAsia"/>
          <w:lang w:eastAsia="ko-KR"/>
        </w:rPr>
        <w:t>장치로</w:t>
      </w:r>
      <w:r w:rsidR="00D42F01" w:rsidRPr="002F1F29">
        <w:rPr>
          <w:rFonts w:ascii="Inter" w:hAnsi="Inter"/>
        </w:rPr>
        <w:t xml:space="preserve"> </w:t>
      </w:r>
      <w:r w:rsidR="00D42F01" w:rsidRPr="002F1F29">
        <w:rPr>
          <w:rFonts w:ascii="Inter" w:hAnsi="Inter"/>
        </w:rPr>
        <w:t>구성된</w:t>
      </w:r>
      <w:r w:rsidRPr="002F1F29">
        <w:rPr>
          <w:rFonts w:ascii="Inter" w:hAnsi="Inter" w:hint="eastAsia"/>
        </w:rPr>
        <w:t xml:space="preserve"> 65xx </w:t>
      </w:r>
      <w:r w:rsidR="00D42F01" w:rsidRPr="002F1F29">
        <w:rPr>
          <w:rFonts w:ascii="Inter" w:hAnsi="Inter" w:hint="eastAsia"/>
          <w:lang w:eastAsia="ko-KR"/>
        </w:rPr>
        <w:t>시리즈</w:t>
      </w:r>
      <w:r w:rsidR="008B5B1E" w:rsidRPr="002F1F29">
        <w:rPr>
          <w:rFonts w:ascii="Inter" w:hAnsi="Inter" w:hint="eastAsia"/>
          <w:lang w:eastAsia="ko-KR"/>
        </w:rPr>
        <w:t xml:space="preserve"> </w:t>
      </w:r>
      <w:r w:rsidR="008B5B1E" w:rsidRPr="002F1F29">
        <w:rPr>
          <w:rFonts w:ascii="Inter" w:hAnsi="Inter" w:hint="eastAsia"/>
        </w:rPr>
        <w:t>AWG</w:t>
      </w:r>
      <w:r w:rsidR="00243519">
        <w:rPr>
          <w:rFonts w:ascii="Inter" w:hAnsi="Inter"/>
        </w:rPr>
        <w:t xml:space="preserve"> </w:t>
      </w:r>
      <w:r w:rsidR="00243519">
        <w:rPr>
          <w:rFonts w:ascii="Inter" w:hAnsi="Inter" w:hint="eastAsia"/>
          <w:lang w:eastAsia="ko-KR"/>
        </w:rPr>
        <w:t>라인업</w:t>
      </w:r>
      <w:r w:rsidR="000A15D0" w:rsidRPr="002F1F29">
        <w:rPr>
          <w:rFonts w:ascii="Inter" w:hAnsi="Inter"/>
        </w:rPr>
        <w:t xml:space="preserve">, </w:t>
      </w:r>
      <w:r w:rsidRPr="002F1F29">
        <w:rPr>
          <w:rFonts w:ascii="Inter" w:hAnsi="Inter" w:hint="eastAsia"/>
        </w:rPr>
        <w:t>디지타이저</w:t>
      </w:r>
      <w:r w:rsidR="00E87D3E" w:rsidRPr="002F1F29">
        <w:rPr>
          <w:rFonts w:ascii="Inter" w:hAnsi="Inter" w:hint="eastAsia"/>
          <w:lang w:eastAsia="ko-KR"/>
        </w:rPr>
        <w:t>와</w:t>
      </w:r>
      <w:r w:rsidR="00E87D3E" w:rsidRPr="002F1F29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AWG</w:t>
      </w:r>
      <w:r w:rsidR="00E87D3E" w:rsidRPr="002F1F29">
        <w:rPr>
          <w:rFonts w:ascii="Inter" w:hAnsi="Inter" w:hint="eastAsia"/>
          <w:lang w:eastAsia="ko-KR"/>
        </w:rPr>
        <w:t>가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결합</w:t>
      </w:r>
      <w:r w:rsidR="00E87D3E" w:rsidRPr="002F1F29">
        <w:rPr>
          <w:rFonts w:ascii="Inter" w:hAnsi="Inter" w:hint="eastAsia"/>
          <w:lang w:eastAsia="ko-KR"/>
        </w:rPr>
        <w:t>된</w:t>
      </w:r>
      <w:r w:rsidRPr="002F1F29">
        <w:rPr>
          <w:rFonts w:ascii="Inter" w:hAnsi="Inter" w:hint="eastAsia"/>
        </w:rPr>
        <w:t xml:space="preserve"> </w:t>
      </w:r>
      <w:r w:rsidR="008A6DAA" w:rsidRPr="002F1F29">
        <w:rPr>
          <w:rFonts w:ascii="Inter" w:hAnsi="Inter" w:hint="cs"/>
        </w:rPr>
        <w:t>8</w:t>
      </w:r>
      <w:r w:rsidR="008A6DAA" w:rsidRPr="002F1F29">
        <w:rPr>
          <w:rFonts w:ascii="Inter" w:hAnsi="Inter" w:hint="eastAsia"/>
          <w:lang w:eastAsia="ko-KR"/>
        </w:rPr>
        <w:t>개</w:t>
      </w:r>
      <w:r w:rsidR="008A6DAA" w:rsidRPr="002F1F29">
        <w:rPr>
          <w:rFonts w:ascii="Inter" w:hAnsi="Inter" w:hint="cs"/>
        </w:rPr>
        <w:t xml:space="preserve"> </w:t>
      </w:r>
      <w:r w:rsidR="008A6DAA" w:rsidRPr="002F1F29">
        <w:rPr>
          <w:rFonts w:ascii="Inter" w:hAnsi="Inter" w:hint="eastAsia"/>
          <w:lang w:eastAsia="ko-KR"/>
        </w:rPr>
        <w:t>제품</w:t>
      </w:r>
      <w:r w:rsidR="00C132D7">
        <w:rPr>
          <w:rFonts w:ascii="Inter" w:hAnsi="Inter" w:hint="eastAsia"/>
          <w:lang w:eastAsia="ko-KR"/>
        </w:rPr>
        <w:t>의</w:t>
      </w:r>
      <w:r w:rsidR="002A1E07">
        <w:rPr>
          <w:rFonts w:ascii="Inter" w:hAnsi="Inter" w:hint="eastAsia"/>
          <w:lang w:eastAsia="ko-KR"/>
        </w:rPr>
        <w:t xml:space="preserve"> </w:t>
      </w:r>
      <w:r w:rsidR="002A1E07" w:rsidRPr="004F3F34">
        <w:rPr>
          <w:rFonts w:ascii="Inter" w:hAnsi="Inter" w:hint="eastAsia"/>
        </w:rPr>
        <w:t>92</w:t>
      </w:r>
      <w:r w:rsidR="002A1E07" w:rsidRPr="004F3F34">
        <w:rPr>
          <w:rFonts w:ascii="Inter" w:hAnsi="Inter" w:hint="eastAsia"/>
        </w:rPr>
        <w:t>개</w:t>
      </w:r>
      <w:r w:rsidR="002A1E07" w:rsidRPr="004F3F34">
        <w:rPr>
          <w:rFonts w:ascii="Inter" w:hAnsi="Inter" w:hint="eastAsia"/>
          <w:lang w:eastAsia="ko-KR"/>
        </w:rPr>
        <w:t>의</w:t>
      </w:r>
      <w:r w:rsidR="002A1E07" w:rsidRPr="004F3F34">
        <w:rPr>
          <w:rFonts w:ascii="Inter" w:hAnsi="Inter" w:hint="cs"/>
        </w:rPr>
        <w:t xml:space="preserve"> </w:t>
      </w:r>
      <w:r w:rsidR="002A1E07" w:rsidRPr="004F3F34">
        <w:rPr>
          <w:rFonts w:ascii="Inter" w:hAnsi="Inter" w:hint="eastAsia"/>
          <w:lang w:eastAsia="ko-KR"/>
        </w:rPr>
        <w:t>다양한</w:t>
      </w:r>
      <w:r w:rsidR="002A1E07" w:rsidRPr="004F3F34">
        <w:rPr>
          <w:rFonts w:ascii="Inter" w:hAnsi="Inter" w:hint="cs"/>
        </w:rPr>
        <w:t xml:space="preserve"> </w:t>
      </w:r>
      <w:r w:rsidR="002A1E07" w:rsidRPr="004F3F34">
        <w:rPr>
          <w:rFonts w:ascii="Inter" w:hAnsi="Inter" w:hint="eastAsia"/>
          <w:lang w:eastAsia="ko-KR"/>
        </w:rPr>
        <w:t>스펙트럼</w:t>
      </w:r>
      <w:r w:rsidR="002A1E07" w:rsidRPr="004F3F34">
        <w:rPr>
          <w:rFonts w:ascii="Inter" w:hAnsi="Inter" w:hint="cs"/>
        </w:rPr>
        <w:t xml:space="preserve"> </w:t>
      </w:r>
      <w:r w:rsidR="002A1E07" w:rsidRPr="004F3F34">
        <w:rPr>
          <w:rFonts w:ascii="Inter" w:hAnsi="Inter" w:hint="eastAsia"/>
          <w:lang w:eastAsia="ko-KR"/>
        </w:rPr>
        <w:t>제품에</w:t>
      </w:r>
      <w:r w:rsidR="002A1E07" w:rsidRPr="004F3F34">
        <w:rPr>
          <w:rFonts w:ascii="Inter" w:hAnsi="Inter" w:hint="cs"/>
        </w:rPr>
        <w:t xml:space="preserve"> </w:t>
      </w:r>
      <w:r w:rsidR="002A1E07" w:rsidRPr="004F3F34">
        <w:rPr>
          <w:rFonts w:ascii="Inter" w:hAnsi="Inter" w:hint="eastAsia"/>
          <w:lang w:eastAsia="ko-KR"/>
        </w:rPr>
        <w:t>적용</w:t>
      </w:r>
      <w:r w:rsidR="002A1E07" w:rsidRPr="004F3F34">
        <w:rPr>
          <w:rFonts w:ascii="Inter" w:hAnsi="Inter" w:hint="eastAsia"/>
          <w:lang w:eastAsia="ko-KR"/>
        </w:rPr>
        <w:t xml:space="preserve"> </w:t>
      </w:r>
      <w:r w:rsidR="002A1E07" w:rsidRPr="004F3F34">
        <w:rPr>
          <w:rFonts w:ascii="Inter" w:hAnsi="Inter" w:hint="eastAsia"/>
          <w:lang w:eastAsia="ko-KR"/>
        </w:rPr>
        <w:t>가능하다</w:t>
      </w:r>
      <w:r w:rsidR="00F63734" w:rsidRPr="002F1F29">
        <w:rPr>
          <w:rFonts w:ascii="Inter" w:hAnsi="Inter" w:hint="eastAsia"/>
          <w:lang w:eastAsia="ko-KR"/>
        </w:rPr>
        <w:t>.</w:t>
      </w:r>
      <w:r w:rsidRPr="002F1F29">
        <w:rPr>
          <w:rFonts w:ascii="Inter" w:hAnsi="Inter" w:hint="eastAsia"/>
        </w:rPr>
        <w:t xml:space="preserve"> 59xx </w:t>
      </w:r>
      <w:r w:rsidR="008D24C3" w:rsidRPr="002F1F29">
        <w:rPr>
          <w:rFonts w:ascii="Inter" w:hAnsi="Inter" w:hint="eastAsia"/>
          <w:lang w:eastAsia="ko-KR"/>
        </w:rPr>
        <w:t>시리즈</w:t>
      </w:r>
      <w:r w:rsidR="008D24C3" w:rsidRPr="002F1F29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디지타이저는</w:t>
      </w:r>
      <w:r w:rsidRPr="002F1F29">
        <w:rPr>
          <w:rFonts w:ascii="Inter" w:hAnsi="Inter" w:hint="eastAsia"/>
        </w:rPr>
        <w:t xml:space="preserve"> 16</w:t>
      </w:r>
      <w:r w:rsidRPr="002F1F29">
        <w:rPr>
          <w:rFonts w:ascii="Inter" w:hAnsi="Inter" w:hint="eastAsia"/>
        </w:rPr>
        <w:t>비트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분해능</w:t>
      </w:r>
      <w:r w:rsidR="00B749B8">
        <w:rPr>
          <w:rFonts w:ascii="Inter" w:hAnsi="Inter" w:hint="eastAsia"/>
          <w:lang w:eastAsia="ko-KR"/>
        </w:rPr>
        <w:t>과</w:t>
      </w:r>
      <w:r w:rsidR="000A275B" w:rsidRPr="002F1F29">
        <w:rPr>
          <w:rFonts w:ascii="Inter" w:hAnsi="Inter"/>
        </w:rPr>
        <w:t xml:space="preserve"> </w:t>
      </w:r>
      <w:r w:rsidR="00713B99" w:rsidRPr="002F1F29">
        <w:rPr>
          <w:rFonts w:ascii="Inter" w:hAnsi="Inter" w:hint="eastAsia"/>
        </w:rPr>
        <w:t>1</w:t>
      </w:r>
      <w:r w:rsidR="00713B99" w:rsidRPr="002F1F29">
        <w:rPr>
          <w:rFonts w:ascii="Inter" w:hAnsi="Inter"/>
        </w:rPr>
        <w:t>~</w:t>
      </w:r>
      <w:r w:rsidR="00713B99" w:rsidRPr="002F1F29">
        <w:rPr>
          <w:rFonts w:ascii="Inter" w:hAnsi="Inter" w:hint="eastAsia"/>
        </w:rPr>
        <w:t>48</w:t>
      </w:r>
      <w:r w:rsidR="00713B99" w:rsidRPr="002F1F29">
        <w:rPr>
          <w:rFonts w:ascii="Inter" w:hAnsi="Inter" w:hint="eastAsia"/>
        </w:rPr>
        <w:t>채널</w:t>
      </w:r>
      <w:r w:rsidR="00C51D1D" w:rsidRPr="002F1F29">
        <w:rPr>
          <w:rFonts w:ascii="Inter" w:hAnsi="Inter" w:hint="eastAsia"/>
          <w:lang w:eastAsia="ko-KR"/>
        </w:rPr>
        <w:t>에서의</w:t>
      </w:r>
      <w:r w:rsidRPr="002F1F29">
        <w:rPr>
          <w:rFonts w:ascii="Inter" w:hAnsi="Inter" w:hint="eastAsia"/>
        </w:rPr>
        <w:t xml:space="preserve"> </w:t>
      </w:r>
      <w:r w:rsidR="001D5AA9" w:rsidRPr="002F1F29">
        <w:rPr>
          <w:rFonts w:ascii="Inter" w:hAnsi="Inter" w:hint="eastAsia"/>
        </w:rPr>
        <w:t>5MS/s</w:t>
      </w:r>
      <w:r w:rsidR="00C51D1D" w:rsidRPr="002F1F29">
        <w:rPr>
          <w:rFonts w:ascii="Inter" w:hAnsi="Inter" w:hint="eastAsia"/>
          <w:lang w:eastAsia="ko-KR"/>
        </w:rPr>
        <w:t xml:space="preserve"> </w:t>
      </w:r>
      <w:r w:rsidR="00C51D1D" w:rsidRPr="002F1F29">
        <w:rPr>
          <w:rFonts w:ascii="Inter" w:hAnsi="Inter"/>
          <w:lang w:eastAsia="ko-KR"/>
        </w:rPr>
        <w:t xml:space="preserve">~ </w:t>
      </w:r>
      <w:r w:rsidR="001D5AA9" w:rsidRPr="002F1F29">
        <w:rPr>
          <w:rFonts w:ascii="Inter" w:hAnsi="Inter" w:hint="eastAsia"/>
        </w:rPr>
        <w:t>125MS/</w:t>
      </w:r>
      <w:r w:rsidR="00C51D1D" w:rsidRPr="002F1F29">
        <w:rPr>
          <w:rFonts w:ascii="Inter" w:hAnsi="Inter"/>
        </w:rPr>
        <w:t>s</w:t>
      </w:r>
      <w:r w:rsidR="00C535BC">
        <w:rPr>
          <w:rFonts w:ascii="Inter" w:hAnsi="Inter" w:hint="eastAsia"/>
          <w:lang w:eastAsia="ko-KR"/>
        </w:rPr>
        <w:t>의</w:t>
      </w:r>
      <w:r w:rsidR="0005534E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샘플링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속도</w:t>
      </w:r>
      <w:r w:rsidR="00C51D1D" w:rsidRPr="002F1F29">
        <w:rPr>
          <w:rFonts w:ascii="Inter" w:hAnsi="Inter" w:hint="eastAsia"/>
          <w:lang w:eastAsia="ko-KR"/>
        </w:rPr>
        <w:t>를</w:t>
      </w:r>
      <w:r w:rsidR="00C51D1D" w:rsidRPr="002F1F29">
        <w:rPr>
          <w:rFonts w:ascii="Inter" w:hAnsi="Inter" w:hint="eastAsia"/>
          <w:lang w:eastAsia="ko-KR"/>
        </w:rPr>
        <w:t>,</w:t>
      </w:r>
      <w:r w:rsidR="00C51D1D" w:rsidRPr="002F1F29">
        <w:rPr>
          <w:rFonts w:ascii="Inter" w:hAnsi="Inter"/>
          <w:lang w:eastAsia="ko-KR"/>
        </w:rPr>
        <w:t xml:space="preserve"> </w:t>
      </w:r>
      <w:r w:rsidRPr="002F1F29">
        <w:rPr>
          <w:rFonts w:ascii="Inter" w:hAnsi="Inter" w:hint="eastAsia"/>
        </w:rPr>
        <w:t xml:space="preserve">65xx </w:t>
      </w:r>
      <w:r w:rsidR="00C51D1D" w:rsidRPr="002F1F29">
        <w:rPr>
          <w:rFonts w:ascii="Inter" w:hAnsi="Inter" w:hint="eastAsia"/>
          <w:lang w:eastAsia="ko-KR"/>
        </w:rPr>
        <w:t>시리즈</w:t>
      </w:r>
      <w:r w:rsidR="00C51D1D" w:rsidRPr="002F1F29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AWG</w:t>
      </w:r>
      <w:r w:rsidRPr="002F1F29">
        <w:rPr>
          <w:rFonts w:ascii="Inter" w:hAnsi="Inter" w:hint="eastAsia"/>
        </w:rPr>
        <w:t>는</w:t>
      </w:r>
      <w:r w:rsidR="00D839C7" w:rsidRPr="002F1F29">
        <w:rPr>
          <w:rFonts w:ascii="Inter" w:hAnsi="Inter" w:hint="eastAsia"/>
        </w:rPr>
        <w:t xml:space="preserve"> </w:t>
      </w:r>
      <w:r w:rsidR="003A6598" w:rsidRPr="002F1F29">
        <w:rPr>
          <w:rFonts w:ascii="Inter" w:hAnsi="Inter" w:hint="eastAsia"/>
        </w:rPr>
        <w:t>16</w:t>
      </w:r>
      <w:r w:rsidR="003A6598" w:rsidRPr="002F1F29">
        <w:rPr>
          <w:rFonts w:ascii="Inter" w:hAnsi="Inter" w:hint="eastAsia"/>
        </w:rPr>
        <w:t>비트</w:t>
      </w:r>
      <w:r w:rsidR="003A6598" w:rsidRPr="002F1F29">
        <w:rPr>
          <w:rFonts w:ascii="Inter" w:hAnsi="Inter" w:hint="eastAsia"/>
        </w:rPr>
        <w:t xml:space="preserve"> </w:t>
      </w:r>
      <w:r w:rsidR="003A6598" w:rsidRPr="002F1F29">
        <w:rPr>
          <w:rFonts w:ascii="Inter" w:hAnsi="Inter" w:hint="eastAsia"/>
        </w:rPr>
        <w:t>분해능</w:t>
      </w:r>
      <w:r w:rsidR="003A6598">
        <w:rPr>
          <w:rFonts w:ascii="Inter" w:hAnsi="Inter" w:hint="eastAsia"/>
          <w:lang w:eastAsia="ko-KR"/>
        </w:rPr>
        <w:t>과</w:t>
      </w:r>
      <w:r w:rsidR="003A6598" w:rsidRPr="002F1F29">
        <w:rPr>
          <w:rFonts w:ascii="Inter" w:hAnsi="Inter" w:hint="eastAsia"/>
        </w:rPr>
        <w:t xml:space="preserve"> </w:t>
      </w:r>
      <w:r w:rsidR="00D839C7" w:rsidRPr="002F1F29">
        <w:rPr>
          <w:rFonts w:ascii="Inter" w:hAnsi="Inter" w:hint="eastAsia"/>
        </w:rPr>
        <w:t>1~48</w:t>
      </w:r>
      <w:r w:rsidR="00D839C7" w:rsidRPr="002F1F29">
        <w:rPr>
          <w:rFonts w:ascii="Inter" w:hAnsi="Inter" w:hint="eastAsia"/>
        </w:rPr>
        <w:t>채널</w:t>
      </w:r>
      <w:r w:rsidR="00D839C7" w:rsidRPr="002F1F29">
        <w:rPr>
          <w:rFonts w:ascii="Inter" w:hAnsi="Inter" w:hint="eastAsia"/>
          <w:lang w:eastAsia="ko-KR"/>
        </w:rPr>
        <w:t>에서의</w:t>
      </w:r>
      <w:r w:rsidR="00D839C7" w:rsidRPr="002F1F29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40MS/s ~ 125MS/s</w:t>
      </w:r>
      <w:r w:rsidRPr="002F1F29">
        <w:rPr>
          <w:rFonts w:ascii="Inter" w:hAnsi="Inter" w:hint="eastAsia"/>
        </w:rPr>
        <w:t>의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출력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속도</w:t>
      </w:r>
      <w:r w:rsidR="003A6598">
        <w:rPr>
          <w:rFonts w:ascii="Inter" w:hAnsi="Inter" w:hint="eastAsia"/>
          <w:lang w:eastAsia="ko-KR"/>
        </w:rPr>
        <w:t>를</w:t>
      </w:r>
      <w:r w:rsidRPr="002F1F29">
        <w:rPr>
          <w:rFonts w:ascii="Inter" w:hAnsi="Inter" w:hint="eastAsia"/>
        </w:rPr>
        <w:t xml:space="preserve"> </w:t>
      </w:r>
      <w:r w:rsidR="00910D64">
        <w:rPr>
          <w:rFonts w:ascii="Inter" w:hAnsi="Inter" w:hint="eastAsia"/>
          <w:lang w:eastAsia="ko-KR"/>
        </w:rPr>
        <w:t>지원한다</w:t>
      </w:r>
      <w:r w:rsidRPr="002F1F29">
        <w:rPr>
          <w:rFonts w:ascii="Inter" w:hAnsi="Inter" w:hint="eastAsia"/>
        </w:rPr>
        <w:t xml:space="preserve">. </w:t>
      </w:r>
      <w:r w:rsidR="00E52E00">
        <w:rPr>
          <w:rFonts w:ascii="Inter" w:hAnsi="Inter" w:hint="eastAsia"/>
          <w:lang w:eastAsia="ko-KR"/>
        </w:rPr>
        <w:t>D</w:t>
      </w:r>
      <w:r w:rsidR="00E52E00">
        <w:rPr>
          <w:rFonts w:ascii="Inter" w:hAnsi="Inter"/>
          <w:lang w:eastAsia="ko-KR"/>
        </w:rPr>
        <w:t>PG</w:t>
      </w:r>
      <w:r w:rsidR="00B22708" w:rsidRPr="002F1F29">
        <w:rPr>
          <w:rFonts w:ascii="Inter" w:hAnsi="Inter" w:hint="eastAsia"/>
        </w:rPr>
        <w:t>사용자는</w:t>
      </w:r>
      <w:r w:rsidR="00B22708" w:rsidRPr="002F1F29">
        <w:rPr>
          <w:rFonts w:ascii="Inter" w:hAnsi="Inter" w:hint="eastAsia"/>
        </w:rPr>
        <w:t xml:space="preserve"> </w:t>
      </w:r>
      <w:r w:rsidR="00C52FF0" w:rsidRPr="002F1F29">
        <w:rPr>
          <w:rFonts w:ascii="Inter" w:hAnsi="Inter" w:hint="eastAsia"/>
          <w:lang w:eastAsia="ko-KR"/>
        </w:rPr>
        <w:t>광범위한</w:t>
      </w:r>
      <w:r w:rsidR="00C52FF0" w:rsidRPr="002F1F29">
        <w:rPr>
          <w:rFonts w:ascii="Inter" w:hAnsi="Inter" w:hint="eastAsia"/>
          <w:lang w:eastAsia="ko-KR"/>
        </w:rPr>
        <w:t xml:space="preserve"> </w:t>
      </w:r>
      <w:r w:rsidR="00C52FF0" w:rsidRPr="002F1F29">
        <w:rPr>
          <w:rFonts w:ascii="Inter" w:hAnsi="Inter" w:hint="eastAsia"/>
          <w:lang w:eastAsia="ko-KR"/>
        </w:rPr>
        <w:t>제품</w:t>
      </w:r>
      <w:r w:rsidR="00C52FF0" w:rsidRPr="002F1F29">
        <w:rPr>
          <w:rFonts w:ascii="Inter" w:hAnsi="Inter" w:hint="eastAsia"/>
          <w:lang w:eastAsia="ko-KR"/>
        </w:rPr>
        <w:t xml:space="preserve"> </w:t>
      </w:r>
      <w:r w:rsidR="00263296">
        <w:rPr>
          <w:rFonts w:ascii="Inter" w:hAnsi="Inter" w:hint="eastAsia"/>
          <w:lang w:eastAsia="ko-KR"/>
        </w:rPr>
        <w:t>중</w:t>
      </w:r>
      <w:r w:rsidR="00C52FF0" w:rsidRPr="002F1F29">
        <w:rPr>
          <w:rFonts w:ascii="Inter" w:hAnsi="Inter" w:hint="eastAsia"/>
          <w:lang w:eastAsia="ko-KR"/>
        </w:rPr>
        <w:t xml:space="preserve"> </w:t>
      </w:r>
      <w:r w:rsidR="004702BF" w:rsidRPr="002F1F29">
        <w:rPr>
          <w:rFonts w:ascii="Inter" w:hAnsi="Inter" w:hint="eastAsia"/>
          <w:lang w:eastAsia="ko-KR"/>
        </w:rPr>
        <w:t>용도에</w:t>
      </w:r>
      <w:r w:rsidR="004702BF" w:rsidRPr="002F1F29">
        <w:rPr>
          <w:rFonts w:ascii="Inter" w:hAnsi="Inter" w:hint="cs"/>
        </w:rPr>
        <w:t xml:space="preserve"> </w:t>
      </w:r>
      <w:r w:rsidR="004702BF" w:rsidRPr="002F1F29">
        <w:rPr>
          <w:rFonts w:ascii="Inter" w:hAnsi="Inter" w:hint="eastAsia"/>
          <w:lang w:eastAsia="ko-KR"/>
        </w:rPr>
        <w:t>맞</w:t>
      </w:r>
      <w:r w:rsidR="00ED6240" w:rsidRPr="002F1F29">
        <w:rPr>
          <w:rFonts w:ascii="Inter" w:hAnsi="Inter" w:hint="eastAsia"/>
          <w:lang w:eastAsia="ko-KR"/>
        </w:rPr>
        <w:t>는</w:t>
      </w:r>
      <w:r w:rsidR="004702BF" w:rsidRPr="002F1F29">
        <w:rPr>
          <w:rFonts w:ascii="Inter" w:hAnsi="Inter" w:hint="cs"/>
        </w:rPr>
        <w:t xml:space="preserve"> </w:t>
      </w:r>
      <w:r w:rsidR="00BB0206" w:rsidRPr="002F1F29">
        <w:rPr>
          <w:rFonts w:ascii="Inter" w:hAnsi="Inter" w:hint="eastAsia"/>
          <w:lang w:eastAsia="ko-KR"/>
        </w:rPr>
        <w:t>가장</w:t>
      </w:r>
      <w:r w:rsidR="00BB0206" w:rsidRPr="002F1F29">
        <w:rPr>
          <w:rFonts w:ascii="Inter" w:hAnsi="Inter" w:hint="cs"/>
        </w:rPr>
        <w:t xml:space="preserve"> </w:t>
      </w:r>
      <w:r w:rsidRPr="002F1F29">
        <w:rPr>
          <w:rFonts w:ascii="Inter" w:hAnsi="Inter" w:hint="eastAsia"/>
        </w:rPr>
        <w:t>적합한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제품을</w:t>
      </w:r>
      <w:r w:rsidRPr="002F1F29">
        <w:rPr>
          <w:rFonts w:ascii="Inter" w:hAnsi="Inter" w:hint="eastAsia"/>
        </w:rPr>
        <w:t xml:space="preserve"> </w:t>
      </w:r>
      <w:r w:rsidRPr="002F1F29">
        <w:rPr>
          <w:rFonts w:ascii="Inter" w:hAnsi="Inter" w:hint="eastAsia"/>
        </w:rPr>
        <w:t>선택</w:t>
      </w:r>
      <w:r w:rsidR="00ED6240" w:rsidRPr="002F1F29">
        <w:rPr>
          <w:rFonts w:ascii="Inter" w:hAnsi="Inter" w:hint="eastAsia"/>
          <w:lang w:eastAsia="ko-KR"/>
        </w:rPr>
        <w:t>할</w:t>
      </w:r>
      <w:r w:rsidR="00ED6240" w:rsidRPr="002F1F29">
        <w:rPr>
          <w:rFonts w:ascii="Inter" w:hAnsi="Inter" w:hint="cs"/>
        </w:rPr>
        <w:t xml:space="preserve"> </w:t>
      </w:r>
      <w:r w:rsidR="00ED6240" w:rsidRPr="002F1F29">
        <w:rPr>
          <w:rFonts w:ascii="Inter" w:hAnsi="Inter" w:hint="eastAsia"/>
          <w:lang w:eastAsia="ko-KR"/>
        </w:rPr>
        <w:t>수</w:t>
      </w:r>
      <w:r w:rsidR="00ED6240" w:rsidRPr="002F1F29">
        <w:rPr>
          <w:rFonts w:ascii="Inter" w:hAnsi="Inter" w:hint="cs"/>
        </w:rPr>
        <w:t xml:space="preserve"> </w:t>
      </w:r>
      <w:r w:rsidR="00ED6240" w:rsidRPr="002F1F29">
        <w:rPr>
          <w:rFonts w:ascii="Inter" w:hAnsi="Inter" w:hint="eastAsia"/>
          <w:lang w:eastAsia="ko-KR"/>
        </w:rPr>
        <w:t>있다</w:t>
      </w:r>
      <w:r w:rsidR="00ED6240" w:rsidRPr="002F1F29">
        <w:rPr>
          <w:rFonts w:ascii="Inter" w:hAnsi="Inter" w:hint="cs"/>
        </w:rPr>
        <w:t>.</w:t>
      </w:r>
    </w:p>
    <w:p w14:paraId="5B9186C2" w14:textId="77777777" w:rsidR="00E065DC" w:rsidRPr="00263296" w:rsidRDefault="00E065DC" w:rsidP="0024398C">
      <w:pPr>
        <w:jc w:val="both"/>
        <w:rPr>
          <w:rFonts w:ascii="Inter" w:hAnsi="Inter"/>
          <w:lang w:eastAsia="ko-KR"/>
        </w:rPr>
      </w:pPr>
    </w:p>
    <w:p w14:paraId="52335472" w14:textId="747BAB54" w:rsidR="00530EC3" w:rsidRDefault="00530EC3" w:rsidP="00530EC3">
      <w:pPr>
        <w:widowControl/>
        <w:suppressAutoHyphens w:val="0"/>
        <w:autoSpaceDE w:val="0"/>
        <w:autoSpaceDN w:val="0"/>
        <w:adjustRightInd w:val="0"/>
        <w:spacing w:after="0"/>
        <w:jc w:val="both"/>
        <w:rPr>
          <w:rFonts w:ascii="Inter" w:hAnsi="Inter"/>
          <w:lang w:eastAsia="ko-KR"/>
        </w:rPr>
      </w:pPr>
      <w:r w:rsidRPr="00530EC3">
        <w:rPr>
          <w:rFonts w:ascii="Inter" w:hAnsi="Inter" w:hint="eastAsia"/>
          <w:lang w:eastAsia="ko-KR"/>
        </w:rPr>
        <w:t>DPG</w:t>
      </w:r>
      <w:r w:rsidR="00CD7807">
        <w:rPr>
          <w:rFonts w:ascii="Inter" w:hAnsi="Inter" w:hint="eastAsia"/>
          <w:lang w:eastAsia="ko-KR"/>
        </w:rPr>
        <w:t>로</w:t>
      </w:r>
      <w:r w:rsidR="00CD7807">
        <w:rPr>
          <w:rFonts w:ascii="Inter" w:hAnsi="Inter" w:hint="eastAsia"/>
          <w:lang w:eastAsia="ko-KR"/>
        </w:rPr>
        <w:t xml:space="preserve"> </w:t>
      </w:r>
      <w:r w:rsidR="00CD7807">
        <w:rPr>
          <w:rFonts w:ascii="Inter" w:hAnsi="Inter" w:hint="eastAsia"/>
          <w:lang w:eastAsia="ko-KR"/>
        </w:rPr>
        <w:t>생성되는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펄스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타이밍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특성은</w:t>
      </w:r>
      <w:r w:rsidRPr="00530EC3">
        <w:rPr>
          <w:rFonts w:ascii="Inter" w:hAnsi="Inter" w:hint="eastAsia"/>
          <w:lang w:eastAsia="ko-KR"/>
        </w:rPr>
        <w:t xml:space="preserve"> </w:t>
      </w:r>
      <w:r w:rsidR="00CF6090">
        <w:rPr>
          <w:rFonts w:ascii="Inter" w:hAnsi="Inter" w:hint="eastAsia"/>
          <w:lang w:eastAsia="ko-KR"/>
        </w:rPr>
        <w:t>사용중인</w:t>
      </w:r>
      <w:r w:rsidR="00CF6090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하드웨어와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선택</w:t>
      </w:r>
      <w:r w:rsidR="00704524">
        <w:rPr>
          <w:rFonts w:ascii="Inter" w:hAnsi="Inter" w:hint="eastAsia"/>
          <w:lang w:eastAsia="ko-KR"/>
        </w:rPr>
        <w:t>한</w:t>
      </w:r>
      <w:r w:rsidR="008533A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샘플링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클럭에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따라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달라</w:t>
      </w:r>
      <w:r w:rsidR="00904082">
        <w:rPr>
          <w:rFonts w:ascii="Inter" w:hAnsi="Inter" w:hint="eastAsia"/>
          <w:lang w:eastAsia="ko-KR"/>
        </w:rPr>
        <w:t>진다</w:t>
      </w:r>
      <w:r w:rsidR="00904082">
        <w:rPr>
          <w:rFonts w:ascii="Inter" w:hAnsi="Inter" w:hint="eastAsia"/>
          <w:lang w:eastAsia="ko-KR"/>
        </w:rPr>
        <w:t>.</w:t>
      </w:r>
      <w:r w:rsidR="00904082">
        <w:rPr>
          <w:rFonts w:ascii="Inter" w:hAnsi="Inter"/>
          <w:lang w:eastAsia="ko-KR"/>
        </w:rPr>
        <w:t xml:space="preserve"> </w:t>
      </w:r>
      <w:r w:rsidR="00FF3876">
        <w:rPr>
          <w:rFonts w:ascii="Inter" w:hAnsi="Inter" w:hint="eastAsia"/>
          <w:lang w:eastAsia="ko-KR"/>
        </w:rPr>
        <w:t>매개변수는</w:t>
      </w:r>
      <w:r w:rsidR="00FF3876">
        <w:rPr>
          <w:rFonts w:ascii="Inter" w:hAnsi="Inter" w:hint="eastAsia"/>
          <w:lang w:eastAsia="ko-KR"/>
        </w:rPr>
        <w:t xml:space="preserve"> </w:t>
      </w:r>
      <w:r w:rsidRPr="007A2B9D">
        <w:rPr>
          <w:rFonts w:ascii="Inter" w:hAnsi="Inter" w:hint="eastAsia"/>
          <w:lang w:eastAsia="ko-KR"/>
        </w:rPr>
        <w:t>1</w:t>
      </w:r>
      <w:r w:rsidR="00574656" w:rsidRPr="007A2B9D">
        <w:rPr>
          <w:rFonts w:ascii="Inter" w:hAnsi="Inter" w:hint="eastAsia"/>
          <w:lang w:eastAsia="ko-KR"/>
        </w:rPr>
        <w:t>개</w:t>
      </w:r>
      <w:r w:rsidR="00574656" w:rsidRPr="007A2B9D">
        <w:rPr>
          <w:rFonts w:ascii="Inter" w:hAnsi="Inter" w:hint="eastAsia"/>
          <w:lang w:eastAsia="ko-KR"/>
        </w:rPr>
        <w:t xml:space="preserve"> </w:t>
      </w:r>
      <w:r w:rsidR="00574656" w:rsidRPr="007A2B9D">
        <w:rPr>
          <w:rFonts w:ascii="Inter" w:hAnsi="Inter" w:hint="eastAsia"/>
          <w:lang w:eastAsia="ko-KR"/>
        </w:rPr>
        <w:t>샘플</w:t>
      </w:r>
      <w:r w:rsidR="00574656" w:rsidRPr="007A2B9D">
        <w:rPr>
          <w:rFonts w:ascii="Inter" w:hAnsi="Inter" w:hint="eastAsia"/>
          <w:lang w:eastAsia="ko-KR"/>
        </w:rPr>
        <w:t xml:space="preserve"> </w:t>
      </w:r>
      <w:r w:rsidR="00574656" w:rsidRPr="007A2B9D">
        <w:rPr>
          <w:rFonts w:ascii="Inter" w:hAnsi="Inter" w:hint="eastAsia"/>
          <w:lang w:eastAsia="ko-KR"/>
        </w:rPr>
        <w:t>분해능으로</w:t>
      </w:r>
      <w:r w:rsidRPr="007A2B9D">
        <w:rPr>
          <w:rFonts w:ascii="Inter" w:hAnsi="Inter" w:hint="eastAsia"/>
          <w:lang w:eastAsia="ko-KR"/>
        </w:rPr>
        <w:t xml:space="preserve"> </w:t>
      </w:r>
      <w:r w:rsidR="00B15525" w:rsidRPr="00530EC3">
        <w:rPr>
          <w:rFonts w:ascii="Inter" w:hAnsi="Inter" w:hint="eastAsia"/>
          <w:lang w:eastAsia="ko-KR"/>
        </w:rPr>
        <w:t>프로그래</w:t>
      </w:r>
      <w:r w:rsidR="00B15525">
        <w:rPr>
          <w:rFonts w:ascii="Inter" w:hAnsi="Inter" w:hint="eastAsia"/>
          <w:lang w:eastAsia="ko-KR"/>
        </w:rPr>
        <w:t>밍</w:t>
      </w:r>
      <w:r w:rsidR="00B15525">
        <w:rPr>
          <w:rFonts w:ascii="Inter" w:hAnsi="Inter" w:hint="eastAsia"/>
          <w:lang w:eastAsia="ko-KR"/>
        </w:rPr>
        <w:t xml:space="preserve"> </w:t>
      </w:r>
      <w:r w:rsidR="00B15525">
        <w:rPr>
          <w:rFonts w:ascii="Inter" w:hAnsi="Inter" w:hint="eastAsia"/>
          <w:lang w:eastAsia="ko-KR"/>
        </w:rPr>
        <w:t>되며</w:t>
      </w:r>
      <w:r w:rsidRPr="00530EC3">
        <w:rPr>
          <w:rFonts w:ascii="Inter" w:hAnsi="Inter" w:hint="eastAsia"/>
          <w:lang w:eastAsia="ko-KR"/>
        </w:rPr>
        <w:t xml:space="preserve">, </w:t>
      </w:r>
      <w:r w:rsidRPr="00530EC3">
        <w:rPr>
          <w:rFonts w:ascii="Inter" w:hAnsi="Inter" w:hint="eastAsia"/>
          <w:lang w:eastAsia="ko-KR"/>
        </w:rPr>
        <w:t>생성</w:t>
      </w:r>
      <w:r w:rsidR="00B8339A">
        <w:rPr>
          <w:rFonts w:ascii="Inter" w:hAnsi="Inter" w:hint="eastAsia"/>
          <w:lang w:eastAsia="ko-KR"/>
        </w:rPr>
        <w:t>가능한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최대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펄스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주파수는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최대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샘플링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클럭의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t>절반인</w:t>
      </w:r>
      <w:r w:rsidRPr="00530EC3">
        <w:rPr>
          <w:rFonts w:ascii="Inter" w:hAnsi="Inter" w:hint="eastAsia"/>
          <w:lang w:eastAsia="ko-KR"/>
        </w:rPr>
        <w:t xml:space="preserve"> </w:t>
      </w:r>
      <w:r w:rsidRPr="00530EC3">
        <w:rPr>
          <w:rFonts w:ascii="Inter" w:hAnsi="Inter" w:hint="eastAsia"/>
          <w:lang w:eastAsia="ko-KR"/>
        </w:rPr>
        <w:lastRenderedPageBreak/>
        <w:t>62.5MHz</w:t>
      </w:r>
      <w:r w:rsidR="00B8339A">
        <w:rPr>
          <w:rFonts w:ascii="Inter" w:hAnsi="Inter" w:hint="eastAsia"/>
          <w:lang w:eastAsia="ko-KR"/>
        </w:rPr>
        <w:t>이</w:t>
      </w:r>
      <w:r w:rsidRPr="00530EC3">
        <w:rPr>
          <w:rFonts w:ascii="Inter" w:hAnsi="Inter" w:hint="eastAsia"/>
          <w:lang w:eastAsia="ko-KR"/>
        </w:rPr>
        <w:t>다</w:t>
      </w:r>
      <w:r w:rsidRPr="00DF3DEC">
        <w:rPr>
          <w:rFonts w:ascii="Inter" w:hAnsi="Inter" w:hint="eastAsia"/>
          <w:lang w:eastAsia="ko-KR"/>
        </w:rPr>
        <w:t>.</w:t>
      </w:r>
      <w:r w:rsidR="00ED4DB0" w:rsidRPr="00DF3DEC">
        <w:rPr>
          <w:rFonts w:ascii="Inter" w:hAnsi="Inter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오늘날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가장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일반적인</w:t>
      </w:r>
      <w:r w:rsidR="00684CD5" w:rsidRPr="00DF3DEC">
        <w:rPr>
          <w:rFonts w:ascii="Inter" w:hAnsi="Inter" w:hint="eastAsia"/>
          <w:lang w:eastAsia="ko-KR"/>
        </w:rPr>
        <w:t xml:space="preserve"> </w:t>
      </w:r>
      <w:r w:rsidR="00684CD5" w:rsidRPr="00DF3DEC">
        <w:rPr>
          <w:rFonts w:ascii="Inter" w:hAnsi="Inter" w:hint="eastAsia"/>
          <w:lang w:eastAsia="ko-KR"/>
        </w:rPr>
        <w:t>형태의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디지털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회로와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작동하도록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설계된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펄스</w:t>
      </w:r>
      <w:r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진폭</w:t>
      </w:r>
      <w:r w:rsidR="002A469F" w:rsidRPr="00DF3DEC">
        <w:rPr>
          <w:rFonts w:ascii="Inter" w:hAnsi="Inter" w:hint="eastAsia"/>
          <w:lang w:eastAsia="ko-KR"/>
        </w:rPr>
        <w:t xml:space="preserve"> </w:t>
      </w:r>
      <w:r w:rsidR="002A469F" w:rsidRPr="00DF3DEC">
        <w:rPr>
          <w:rFonts w:ascii="Inter" w:hAnsi="Inter" w:hint="eastAsia"/>
          <w:lang w:eastAsia="ko-KR"/>
        </w:rPr>
        <w:t>수준은</w:t>
      </w:r>
      <w:r w:rsidR="002A469F" w:rsidRPr="00DF3DEC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 xml:space="preserve">3.3V </w:t>
      </w:r>
      <w:r w:rsidR="00202171" w:rsidRPr="00DF3DEC">
        <w:rPr>
          <w:rFonts w:ascii="Inter" w:hAnsi="Inter"/>
          <w:lang w:eastAsia="ko-KR"/>
        </w:rPr>
        <w:t>LV</w:t>
      </w:r>
      <w:r w:rsidRPr="00DF3DEC">
        <w:rPr>
          <w:rFonts w:ascii="Inter" w:hAnsi="Inter" w:hint="eastAsia"/>
          <w:lang w:eastAsia="ko-KR"/>
        </w:rPr>
        <w:t>TTL</w:t>
      </w:r>
      <w:r w:rsidRPr="00DF3DEC">
        <w:rPr>
          <w:rFonts w:ascii="Inter" w:hAnsi="Inter" w:hint="eastAsia"/>
          <w:lang w:eastAsia="ko-KR"/>
        </w:rPr>
        <w:t>이며</w:t>
      </w:r>
      <w:r w:rsidRPr="00DF3DEC">
        <w:rPr>
          <w:rFonts w:ascii="Inter" w:hAnsi="Inter" w:hint="eastAsia"/>
          <w:lang w:eastAsia="ko-KR"/>
        </w:rPr>
        <w:t xml:space="preserve">, </w:t>
      </w:r>
      <w:r w:rsidR="00280702">
        <w:rPr>
          <w:rFonts w:ascii="Inter" w:hAnsi="Inter" w:hint="eastAsia"/>
          <w:lang w:eastAsia="ko-KR"/>
        </w:rPr>
        <w:t>부하</w:t>
      </w:r>
      <w:r w:rsidR="00280702">
        <w:rPr>
          <w:rFonts w:ascii="Inter" w:hAnsi="Inter" w:hint="eastAsia"/>
          <w:lang w:eastAsia="ko-KR"/>
        </w:rPr>
        <w:t xml:space="preserve"> </w:t>
      </w:r>
      <w:r w:rsidRPr="00DF3DEC">
        <w:rPr>
          <w:rFonts w:ascii="Inter" w:hAnsi="Inter" w:hint="eastAsia"/>
          <w:lang w:eastAsia="ko-KR"/>
        </w:rPr>
        <w:t>임피던스</w:t>
      </w:r>
      <w:r w:rsidR="006867FF" w:rsidRPr="00DF3DEC">
        <w:rPr>
          <w:rFonts w:ascii="Inter" w:hAnsi="Inter" w:hint="eastAsia"/>
          <w:lang w:eastAsia="ko-KR"/>
        </w:rPr>
        <w:t>가</w:t>
      </w:r>
      <w:r w:rsidR="006867FF" w:rsidRPr="00DF3DEC">
        <w:rPr>
          <w:rFonts w:ascii="Inter" w:hAnsi="Inter" w:hint="eastAsia"/>
          <w:lang w:eastAsia="ko-KR"/>
        </w:rPr>
        <w:t xml:space="preserve"> </w:t>
      </w:r>
      <w:r w:rsidR="006867FF" w:rsidRPr="00DF3DEC">
        <w:rPr>
          <w:rFonts w:ascii="Inter" w:hAnsi="Inter" w:hint="eastAsia"/>
          <w:lang w:eastAsia="ko-KR"/>
        </w:rPr>
        <w:t>높을</w:t>
      </w:r>
      <w:r w:rsidR="0024398C" w:rsidRPr="00DF3DEC">
        <w:rPr>
          <w:rFonts w:ascii="Inter" w:hAnsi="Inter" w:hint="eastAsia"/>
          <w:lang w:eastAsia="ko-KR"/>
        </w:rPr>
        <w:t xml:space="preserve"> </w:t>
      </w:r>
      <w:r w:rsidR="0024398C" w:rsidRPr="00DF3DEC">
        <w:rPr>
          <w:rFonts w:ascii="Inter" w:hAnsi="Inter" w:hint="eastAsia"/>
          <w:lang w:eastAsia="ko-KR"/>
        </w:rPr>
        <w:t>경우</w:t>
      </w:r>
      <w:r w:rsidR="00DE55E7" w:rsidRPr="00DF3DEC">
        <w:rPr>
          <w:rFonts w:ascii="Inter" w:hAnsi="Inter" w:hint="eastAsia"/>
          <w:lang w:eastAsia="ko-KR"/>
        </w:rPr>
        <w:t>를</w:t>
      </w:r>
      <w:r w:rsidR="00DE55E7" w:rsidRPr="00DF3DEC">
        <w:rPr>
          <w:rFonts w:ascii="Inter" w:hAnsi="Inter" w:hint="eastAsia"/>
          <w:lang w:eastAsia="ko-KR"/>
        </w:rPr>
        <w:t xml:space="preserve"> </w:t>
      </w:r>
      <w:r w:rsidR="00DE55E7" w:rsidRPr="00DF3DEC">
        <w:rPr>
          <w:rFonts w:ascii="Inter" w:hAnsi="Inter" w:hint="eastAsia"/>
          <w:lang w:eastAsia="ko-KR"/>
        </w:rPr>
        <w:t>위한</w:t>
      </w:r>
      <w:r w:rsidRPr="00DF3DEC">
        <w:rPr>
          <w:rFonts w:ascii="Inter" w:hAnsi="Inter" w:hint="eastAsia"/>
          <w:lang w:eastAsia="ko-KR"/>
        </w:rPr>
        <w:t xml:space="preserve"> TTL</w:t>
      </w:r>
      <w:r w:rsidR="00DE55E7" w:rsidRPr="00DF3DEC">
        <w:rPr>
          <w:rFonts w:ascii="Inter" w:hAnsi="Inter" w:hint="eastAsia"/>
          <w:lang w:eastAsia="ko-KR"/>
        </w:rPr>
        <w:t>도</w:t>
      </w:r>
      <w:r w:rsidR="00DE55E7" w:rsidRPr="00DF3DEC">
        <w:rPr>
          <w:rFonts w:ascii="Inter" w:hAnsi="Inter" w:hint="eastAsia"/>
          <w:lang w:eastAsia="ko-KR"/>
        </w:rPr>
        <w:t xml:space="preserve"> </w:t>
      </w:r>
      <w:r w:rsidR="00DE55E7" w:rsidRPr="00DF3DEC">
        <w:rPr>
          <w:rFonts w:ascii="Inter" w:hAnsi="Inter" w:hint="eastAsia"/>
          <w:lang w:eastAsia="ko-KR"/>
        </w:rPr>
        <w:t>호환된다</w:t>
      </w:r>
      <w:r w:rsidR="0024398C" w:rsidRPr="00DF3DEC">
        <w:rPr>
          <w:rFonts w:ascii="Inter" w:hAnsi="Inter" w:hint="eastAsia"/>
          <w:lang w:eastAsia="ko-KR"/>
        </w:rPr>
        <w:t>.</w:t>
      </w:r>
    </w:p>
    <w:p w14:paraId="3139BE0C" w14:textId="77777777" w:rsidR="0094603B" w:rsidRPr="00530EC3" w:rsidRDefault="0094603B" w:rsidP="0024398C">
      <w:pPr>
        <w:jc w:val="both"/>
        <w:rPr>
          <w:rFonts w:ascii="Inter" w:hAnsi="Inter"/>
          <w:lang w:eastAsia="ko-KR"/>
        </w:rPr>
      </w:pPr>
    </w:p>
    <w:p w14:paraId="662E1910" w14:textId="75411C7D" w:rsidR="00530EC3" w:rsidRPr="002B715F" w:rsidRDefault="00996B82" w:rsidP="00530EC3">
      <w:pPr>
        <w:widowControl/>
        <w:suppressAutoHyphens w:val="0"/>
        <w:autoSpaceDE w:val="0"/>
        <w:autoSpaceDN w:val="0"/>
        <w:adjustRightInd w:val="0"/>
        <w:spacing w:after="0"/>
        <w:jc w:val="both"/>
        <w:rPr>
          <w:rFonts w:ascii="Inter" w:hAnsi="Inter"/>
          <w:lang w:eastAsia="ko-KR"/>
        </w:rPr>
      </w:pPr>
      <w:r>
        <w:rPr>
          <w:rFonts w:ascii="Inter" w:hAnsi="Inter" w:hint="eastAsia"/>
          <w:lang w:eastAsia="ko-KR"/>
        </w:rPr>
        <w:t>본</w:t>
      </w:r>
      <w:r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 xml:space="preserve">DPG </w:t>
      </w:r>
      <w:r w:rsidR="0073257E">
        <w:rPr>
          <w:rFonts w:ascii="Inter" w:hAnsi="Inter" w:hint="eastAsia"/>
          <w:lang w:eastAsia="ko-KR"/>
        </w:rPr>
        <w:t>기능</w:t>
      </w:r>
      <w:r w:rsidR="000F22F3">
        <w:rPr>
          <w:rFonts w:ascii="Inter" w:hAnsi="Inter" w:hint="eastAsia"/>
          <w:lang w:eastAsia="ko-KR"/>
        </w:rPr>
        <w:t>은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전체</w:t>
      </w:r>
      <w:r w:rsidR="00530EC3" w:rsidRPr="00530EC3">
        <w:rPr>
          <w:rFonts w:ascii="Inter" w:hAnsi="Inter" w:hint="eastAsia"/>
          <w:lang w:eastAsia="ko-KR"/>
        </w:rPr>
        <w:t xml:space="preserve"> 59xx </w:t>
      </w:r>
      <w:r w:rsidR="00530EC3" w:rsidRPr="00530EC3">
        <w:rPr>
          <w:rFonts w:ascii="Inter" w:hAnsi="Inter" w:hint="eastAsia"/>
          <w:lang w:eastAsia="ko-KR"/>
        </w:rPr>
        <w:t>및</w:t>
      </w:r>
      <w:r w:rsidR="00530EC3" w:rsidRPr="00530EC3">
        <w:rPr>
          <w:rFonts w:ascii="Inter" w:hAnsi="Inter" w:hint="eastAsia"/>
          <w:lang w:eastAsia="ko-KR"/>
        </w:rPr>
        <w:t xml:space="preserve"> 65xx </w:t>
      </w:r>
      <w:r w:rsidR="00DB020E">
        <w:rPr>
          <w:rFonts w:ascii="Inter" w:hAnsi="Inter" w:hint="eastAsia"/>
          <w:lang w:eastAsia="ko-KR"/>
        </w:rPr>
        <w:t>시리</w:t>
      </w:r>
      <w:r w:rsidR="00707EA9">
        <w:rPr>
          <w:rFonts w:ascii="Inter" w:hAnsi="Inter" w:hint="eastAsia"/>
          <w:lang w:eastAsia="ko-KR"/>
        </w:rPr>
        <w:t>즈의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신규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및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기존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제품에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707EA9" w:rsidRPr="00530EC3">
        <w:rPr>
          <w:rFonts w:ascii="Inter" w:hAnsi="Inter" w:hint="eastAsia"/>
          <w:lang w:eastAsia="ko-KR"/>
        </w:rPr>
        <w:t>즉시</w:t>
      </w:r>
      <w:r w:rsidR="00707EA9" w:rsidRPr="00530EC3">
        <w:rPr>
          <w:rFonts w:ascii="Inter" w:hAnsi="Inter" w:hint="eastAsia"/>
          <w:lang w:eastAsia="ko-KR"/>
        </w:rPr>
        <w:t xml:space="preserve"> </w:t>
      </w:r>
      <w:r w:rsidR="007B2B2C">
        <w:rPr>
          <w:rFonts w:ascii="Inter" w:hAnsi="Inter" w:hint="eastAsia"/>
          <w:lang w:eastAsia="ko-KR"/>
        </w:rPr>
        <w:t>적용</w:t>
      </w:r>
      <w:r w:rsidR="00707EA9">
        <w:rPr>
          <w:rFonts w:ascii="Inter" w:hAnsi="Inter" w:hint="eastAsia"/>
          <w:lang w:eastAsia="ko-KR"/>
        </w:rPr>
        <w:t>이</w:t>
      </w:r>
      <w:r w:rsidR="00707EA9">
        <w:rPr>
          <w:rFonts w:ascii="Inter" w:hAnsi="Inter" w:hint="eastAsia"/>
          <w:lang w:eastAsia="ko-KR"/>
        </w:rPr>
        <w:t xml:space="preserve"> </w:t>
      </w:r>
      <w:r w:rsidR="00707EA9">
        <w:rPr>
          <w:rFonts w:ascii="Inter" w:hAnsi="Inter" w:hint="eastAsia"/>
          <w:lang w:eastAsia="ko-KR"/>
        </w:rPr>
        <w:t>가능하다</w:t>
      </w:r>
      <w:r w:rsidR="00707EA9">
        <w:rPr>
          <w:rFonts w:ascii="Inter" w:hAnsi="Inter" w:hint="eastAsia"/>
          <w:lang w:eastAsia="ko-KR"/>
        </w:rPr>
        <w:t>.</w:t>
      </w:r>
      <w:r w:rsidR="00707EA9" w:rsidRPr="00530EC3">
        <w:rPr>
          <w:rFonts w:ascii="Inter" w:hAnsi="Inter" w:hint="eastAsia"/>
          <w:lang w:eastAsia="ko-KR"/>
        </w:rPr>
        <w:t xml:space="preserve"> </w:t>
      </w:r>
      <w:r w:rsidR="008567C6">
        <w:rPr>
          <w:rFonts w:ascii="Inter" w:hAnsi="Inter"/>
          <w:lang w:eastAsia="ko-KR"/>
        </w:rPr>
        <w:t>DPG</w:t>
      </w:r>
      <w:r w:rsidR="008567C6">
        <w:rPr>
          <w:rFonts w:ascii="Inter" w:hAnsi="Inter" w:hint="eastAsia"/>
          <w:lang w:eastAsia="ko-KR"/>
        </w:rPr>
        <w:t>가</w:t>
      </w:r>
      <w:r w:rsidR="008567C6">
        <w:rPr>
          <w:rFonts w:ascii="Inter" w:hAnsi="Inter" w:hint="eastAsia"/>
          <w:lang w:eastAsia="ko-KR"/>
        </w:rPr>
        <w:t xml:space="preserve"> </w:t>
      </w:r>
      <w:r w:rsidR="0000588C">
        <w:rPr>
          <w:rFonts w:ascii="Inter" w:hAnsi="Inter" w:hint="eastAsia"/>
          <w:lang w:eastAsia="ko-KR"/>
        </w:rPr>
        <w:t>장치에</w:t>
      </w:r>
      <w:r w:rsidR="0000588C">
        <w:rPr>
          <w:rFonts w:ascii="Inter" w:hAnsi="Inter" w:hint="eastAsia"/>
          <w:lang w:eastAsia="ko-KR"/>
        </w:rPr>
        <w:t xml:space="preserve"> </w:t>
      </w:r>
      <w:r w:rsidR="008567C6">
        <w:rPr>
          <w:rFonts w:ascii="Inter" w:hAnsi="Inter" w:hint="eastAsia"/>
          <w:lang w:eastAsia="ko-KR"/>
        </w:rPr>
        <w:t>적용되면</w:t>
      </w:r>
      <w:r w:rsidR="008567C6">
        <w:rPr>
          <w:rFonts w:ascii="Inter" w:hAnsi="Inter" w:hint="eastAsia"/>
          <w:lang w:eastAsia="ko-KR"/>
        </w:rPr>
        <w:t>,</w:t>
      </w:r>
      <w:r w:rsidR="008567C6">
        <w:rPr>
          <w:rFonts w:ascii="Inter" w:hAnsi="Inter"/>
          <w:lang w:eastAsia="ko-KR"/>
        </w:rPr>
        <w:t xml:space="preserve"> </w:t>
      </w:r>
      <w:r w:rsidR="00AB30F5">
        <w:rPr>
          <w:rFonts w:ascii="Inter" w:hAnsi="Inter" w:hint="eastAsia"/>
          <w:lang w:eastAsia="ko-KR"/>
        </w:rPr>
        <w:t>수집</w:t>
      </w:r>
      <w:r w:rsidR="002756FC">
        <w:rPr>
          <w:rFonts w:ascii="Inter" w:hAnsi="Inter" w:hint="eastAsia"/>
          <w:lang w:eastAsia="ko-KR"/>
        </w:rPr>
        <w:t xml:space="preserve"> </w:t>
      </w:r>
      <w:r w:rsidR="002756FC">
        <w:rPr>
          <w:rFonts w:ascii="Inter" w:hAnsi="Inter" w:hint="eastAsia"/>
          <w:lang w:eastAsia="ko-KR"/>
        </w:rPr>
        <w:t>및</w:t>
      </w:r>
      <w:r w:rsidR="002756FC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생성</w:t>
      </w:r>
      <w:r w:rsidR="00530EC3" w:rsidRPr="00530EC3">
        <w:rPr>
          <w:rFonts w:ascii="Inter" w:hAnsi="Inter" w:hint="eastAsia"/>
          <w:lang w:eastAsia="ko-KR"/>
        </w:rPr>
        <w:t xml:space="preserve">, </w:t>
      </w:r>
      <w:r w:rsidR="00432634">
        <w:rPr>
          <w:rFonts w:ascii="Inter" w:hAnsi="Inter" w:hint="eastAsia"/>
          <w:lang w:eastAsia="ko-KR"/>
        </w:rPr>
        <w:t>추가</w:t>
      </w:r>
      <w:r w:rsidR="00432634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기능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및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기타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외부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장비</w:t>
      </w:r>
      <w:r w:rsidR="00EA6386">
        <w:rPr>
          <w:rFonts w:ascii="Inter" w:hAnsi="Inter" w:hint="eastAsia"/>
          <w:lang w:eastAsia="ko-KR"/>
        </w:rPr>
        <w:t>에</w:t>
      </w:r>
      <w:r w:rsidR="00EA6386">
        <w:rPr>
          <w:rFonts w:ascii="Inter" w:hAnsi="Inter" w:hint="eastAsia"/>
          <w:lang w:eastAsia="ko-KR"/>
        </w:rPr>
        <w:t xml:space="preserve"> </w:t>
      </w:r>
      <w:r w:rsidR="00EA6386">
        <w:rPr>
          <w:rFonts w:ascii="Inter" w:hAnsi="Inter" w:hint="eastAsia"/>
          <w:lang w:eastAsia="ko-KR"/>
        </w:rPr>
        <w:t>걸</w:t>
      </w:r>
      <w:r w:rsidR="00EC6234">
        <w:rPr>
          <w:rFonts w:ascii="Inter" w:hAnsi="Inter" w:hint="eastAsia"/>
          <w:lang w:eastAsia="ko-KR"/>
        </w:rPr>
        <w:t>쳐</w:t>
      </w:r>
      <w:r w:rsidR="00EC6234">
        <w:rPr>
          <w:rFonts w:ascii="Inter" w:hAnsi="Inter" w:hint="eastAsia"/>
          <w:lang w:eastAsia="ko-KR"/>
        </w:rPr>
        <w:t xml:space="preserve"> </w:t>
      </w:r>
      <w:r w:rsidR="00EC6234">
        <w:rPr>
          <w:rFonts w:ascii="Inter" w:hAnsi="Inter" w:hint="eastAsia"/>
          <w:lang w:eastAsia="ko-KR"/>
        </w:rPr>
        <w:t>간편하게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동기화</w:t>
      </w:r>
      <w:r w:rsidR="008011D6">
        <w:rPr>
          <w:rFonts w:ascii="Inter" w:hAnsi="Inter" w:hint="eastAsia"/>
          <w:lang w:eastAsia="ko-KR"/>
        </w:rPr>
        <w:t>된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타이밍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인터페이스</w:t>
      </w:r>
      <w:r w:rsidR="00F16527">
        <w:rPr>
          <w:rFonts w:ascii="Inter" w:hAnsi="Inter" w:hint="eastAsia"/>
          <w:lang w:eastAsia="ko-KR"/>
        </w:rPr>
        <w:t>가</w:t>
      </w:r>
      <w:r w:rsidR="00530EC3" w:rsidRPr="00530EC3">
        <w:rPr>
          <w:rFonts w:ascii="Inter" w:hAnsi="Inter" w:hint="eastAsia"/>
          <w:lang w:eastAsia="ko-KR"/>
        </w:rPr>
        <w:t xml:space="preserve"> </w:t>
      </w:r>
      <w:r w:rsidR="00530EC3" w:rsidRPr="00530EC3">
        <w:rPr>
          <w:rFonts w:ascii="Inter" w:hAnsi="Inter" w:hint="eastAsia"/>
          <w:lang w:eastAsia="ko-KR"/>
        </w:rPr>
        <w:t>제공</w:t>
      </w:r>
      <w:r w:rsidR="00F16527">
        <w:rPr>
          <w:rFonts w:ascii="Inter" w:hAnsi="Inter" w:hint="eastAsia"/>
          <w:lang w:eastAsia="ko-KR"/>
        </w:rPr>
        <w:t>된</w:t>
      </w:r>
      <w:r w:rsidR="00E70B9F">
        <w:rPr>
          <w:rFonts w:ascii="Inter" w:hAnsi="Inter" w:hint="eastAsia"/>
          <w:lang w:eastAsia="ko-KR"/>
        </w:rPr>
        <w:t>다</w:t>
      </w:r>
      <w:r w:rsidR="00E70B9F">
        <w:rPr>
          <w:rFonts w:ascii="Inter" w:hAnsi="Inter" w:hint="eastAsia"/>
          <w:lang w:eastAsia="ko-KR"/>
        </w:rPr>
        <w:t>.</w:t>
      </w:r>
    </w:p>
    <w:p w14:paraId="5799C885" w14:textId="77777777" w:rsidR="00874207" w:rsidRDefault="00874207" w:rsidP="0024398C">
      <w:pPr>
        <w:jc w:val="both"/>
        <w:rPr>
          <w:rFonts w:ascii="Inter" w:hAnsi="Inter"/>
          <w:lang w:eastAsia="ko-KR"/>
        </w:rPr>
      </w:pPr>
    </w:p>
    <w:p w14:paraId="4C0890C0" w14:textId="12BF8BD3" w:rsidR="00390765" w:rsidRDefault="00390765" w:rsidP="00E20398">
      <w:pPr>
        <w:spacing w:after="0"/>
        <w:jc w:val="center"/>
        <w:rPr>
          <w:rFonts w:ascii="Inter" w:hAnsi="Inter"/>
        </w:rPr>
      </w:pPr>
      <w:r>
        <w:rPr>
          <w:rFonts w:ascii="Inter" w:hAnsi="Inter" w:hint="cs"/>
        </w:rPr>
        <w:t>#</w:t>
      </w:r>
      <w:r>
        <w:rPr>
          <w:rFonts w:ascii="Inter" w:hAnsi="Inter"/>
        </w:rPr>
        <w:t>##</w:t>
      </w:r>
    </w:p>
    <w:p w14:paraId="5963D506" w14:textId="77777777" w:rsidR="00390765" w:rsidRDefault="00390765" w:rsidP="002C0C49">
      <w:pPr>
        <w:spacing w:after="0"/>
        <w:jc w:val="both"/>
        <w:rPr>
          <w:rFonts w:ascii="Inter" w:hAnsi="Inter"/>
        </w:rPr>
      </w:pPr>
    </w:p>
    <w:p w14:paraId="0AF68449" w14:textId="77777777" w:rsidR="00390765" w:rsidRPr="00CE5D9D" w:rsidRDefault="00390765" w:rsidP="00390765">
      <w:pPr>
        <w:jc w:val="both"/>
        <w:rPr>
          <w:rFonts w:ascii="Inter" w:hAnsi="Inter"/>
        </w:rPr>
      </w:pPr>
      <w:r>
        <w:rPr>
          <w:rFonts w:ascii="Malgun Gothic" w:eastAsia="Malgun Gothic" w:hAnsi="Malgun Gothic" w:hint="eastAsia"/>
          <w:b/>
          <w:bCs/>
          <w:color w:val="000000"/>
          <w:sz w:val="18"/>
          <w:szCs w:val="18"/>
        </w:rPr>
        <w:t xml:space="preserve">미디어 문의 </w:t>
      </w:r>
    </w:p>
    <w:p w14:paraId="23D9F6DF" w14:textId="3C56383A" w:rsidR="00CE5D9D" w:rsidRDefault="00CE5D9D" w:rsidP="00CE5D9D">
      <w:pPr>
        <w:spacing w:after="0"/>
        <w:jc w:val="both"/>
        <w:rPr>
          <w:rFonts w:ascii="Inter" w:hAnsi="Inter"/>
        </w:rPr>
      </w:pPr>
      <w:r w:rsidRPr="00CE5D9D">
        <w:rPr>
          <w:rFonts w:ascii="Inter" w:hAnsi="Inter" w:hint="eastAsia"/>
        </w:rPr>
        <w:t>호프만에이전시코리아</w:t>
      </w:r>
      <w:r w:rsidRPr="00CE5D9D">
        <w:rPr>
          <w:rFonts w:ascii="Inter" w:hAnsi="Inter" w:hint="eastAsia"/>
        </w:rPr>
        <w:t xml:space="preserve"> </w:t>
      </w:r>
      <w:r w:rsidRPr="00CE5D9D">
        <w:rPr>
          <w:rFonts w:ascii="Inter" w:hAnsi="Inter" w:hint="eastAsia"/>
        </w:rPr>
        <w:t>스펙트럼</w:t>
      </w:r>
      <w:r w:rsidRPr="00CE5D9D">
        <w:rPr>
          <w:rFonts w:ascii="Inter" w:hAnsi="Inter" w:hint="eastAsia"/>
        </w:rPr>
        <w:t xml:space="preserve"> </w:t>
      </w:r>
      <w:r w:rsidRPr="00CE5D9D">
        <w:rPr>
          <w:rFonts w:ascii="Inter" w:hAnsi="Inter" w:hint="eastAsia"/>
        </w:rPr>
        <w:t>인스트루먼트팀</w:t>
      </w:r>
      <w:r w:rsidRPr="00CE5D9D">
        <w:rPr>
          <w:rFonts w:ascii="Inter" w:hAnsi="Inter" w:hint="eastAsia"/>
        </w:rPr>
        <w:t xml:space="preserve"> </w:t>
      </w:r>
      <w:hyperlink r:id="rId11" w:history="1">
        <w:r w:rsidRPr="001846A3">
          <w:rPr>
            <w:rStyle w:val="Hyperlink"/>
            <w:rFonts w:ascii="Inter" w:hAnsi="Inter" w:hint="eastAsia"/>
          </w:rPr>
          <w:t>SpectrumKR@hoffman.com</w:t>
        </w:r>
      </w:hyperlink>
    </w:p>
    <w:p w14:paraId="7BE08733" w14:textId="51875A9D" w:rsidR="00CE5D9D" w:rsidRPr="00CE5D9D" w:rsidRDefault="00CE5D9D" w:rsidP="00CE5D9D">
      <w:pPr>
        <w:spacing w:after="0"/>
        <w:jc w:val="both"/>
        <w:rPr>
          <w:rFonts w:ascii="Inter" w:hAnsi="Inter"/>
        </w:rPr>
      </w:pPr>
      <w:r w:rsidRPr="2857989C">
        <w:rPr>
          <w:rFonts w:ascii="Inter" w:hAnsi="Inter"/>
        </w:rPr>
        <w:t>조경민</w:t>
      </w:r>
      <w:r w:rsidRPr="2857989C">
        <w:rPr>
          <w:rFonts w:ascii="Inter" w:hAnsi="Inter"/>
        </w:rPr>
        <w:t xml:space="preserve"> </w:t>
      </w:r>
      <w:r w:rsidR="00586DDE">
        <w:rPr>
          <w:rFonts w:ascii="Inter" w:hAnsi="Inter" w:hint="eastAsia"/>
          <w:lang w:eastAsia="ko-KR"/>
        </w:rPr>
        <w:t>대리</w:t>
      </w:r>
      <w:r w:rsidRPr="2857989C">
        <w:rPr>
          <w:rFonts w:ascii="Inter" w:hAnsi="Inter"/>
        </w:rPr>
        <w:t xml:space="preserve"> kcho@hoffman.com (02)737-2945</w:t>
      </w:r>
    </w:p>
    <w:p w14:paraId="219BFA12" w14:textId="703BC2CF" w:rsidR="002C0C49" w:rsidRPr="00CE5D9D" w:rsidRDefault="00CE5D9D" w:rsidP="00CE5D9D">
      <w:pPr>
        <w:spacing w:after="0"/>
        <w:jc w:val="both"/>
        <w:rPr>
          <w:rFonts w:ascii="Inter" w:hAnsi="Inter"/>
        </w:rPr>
      </w:pPr>
      <w:r w:rsidRPr="2857989C">
        <w:rPr>
          <w:rFonts w:ascii="Inter" w:hAnsi="Inter"/>
        </w:rPr>
        <w:t>강나연</w:t>
      </w:r>
      <w:r w:rsidRPr="2857989C">
        <w:rPr>
          <w:rFonts w:ascii="Inter" w:hAnsi="Inter"/>
        </w:rPr>
        <w:t xml:space="preserve"> AE lkang@hoffman.com (02)752-7916</w:t>
      </w:r>
    </w:p>
    <w:p w14:paraId="7A2DEEAA" w14:textId="77777777" w:rsidR="00CE5D9D" w:rsidRPr="00CE5D9D" w:rsidRDefault="00CE5D9D" w:rsidP="00CE5D9D">
      <w:pPr>
        <w:spacing w:after="0"/>
        <w:jc w:val="both"/>
        <w:rPr>
          <w:rFonts w:ascii="Inter" w:hAnsi="Inter"/>
        </w:rPr>
      </w:pPr>
    </w:p>
    <w:p w14:paraId="6FEA63E4" w14:textId="30BD73E2" w:rsidR="007E6850" w:rsidRPr="00F27046" w:rsidRDefault="007E6850" w:rsidP="007E6850">
      <w:pPr>
        <w:widowControl/>
        <w:suppressAutoHyphens w:val="0"/>
        <w:spacing w:after="120"/>
        <w:jc w:val="both"/>
        <w:rPr>
          <w:rFonts w:ascii="Inter" w:hAnsi="Inter"/>
          <w:b/>
          <w:bCs/>
          <w:sz w:val="18"/>
          <w:szCs w:val="18"/>
          <w:lang w:val="en-US"/>
        </w:rPr>
      </w:pPr>
      <w:r w:rsidRPr="00F27046">
        <w:rPr>
          <w:rFonts w:ascii="Inter" w:hAnsi="Inter" w:hint="eastAsia"/>
          <w:b/>
          <w:bCs/>
          <w:sz w:val="18"/>
          <w:szCs w:val="18"/>
          <w:lang w:val="en-US"/>
        </w:rPr>
        <w:t>스펙트럼</w:t>
      </w:r>
      <w:r w:rsidRPr="00F27046">
        <w:rPr>
          <w:rFonts w:ascii="Inter" w:hAnsi="Inter" w:hint="eastAsia"/>
          <w:b/>
          <w:bCs/>
          <w:sz w:val="18"/>
          <w:szCs w:val="18"/>
          <w:lang w:val="en-US"/>
        </w:rPr>
        <w:t xml:space="preserve"> </w:t>
      </w:r>
      <w:r w:rsidRPr="00F27046">
        <w:rPr>
          <w:rFonts w:ascii="Inter" w:hAnsi="Inter" w:hint="eastAsia"/>
          <w:b/>
          <w:bCs/>
          <w:sz w:val="18"/>
          <w:szCs w:val="18"/>
          <w:lang w:val="en-US"/>
        </w:rPr>
        <w:t>인스트루먼트</w:t>
      </w:r>
      <w:r w:rsidR="00F004B5">
        <w:rPr>
          <w:rFonts w:ascii="Inter" w:hAnsi="Inter" w:hint="eastAsia"/>
          <w:b/>
          <w:bCs/>
          <w:sz w:val="18"/>
          <w:szCs w:val="18"/>
          <w:lang w:val="en-US" w:eastAsia="ko-KR"/>
        </w:rPr>
        <w:t>에</w:t>
      </w:r>
      <w:r w:rsidR="00F004B5">
        <w:rPr>
          <w:rFonts w:ascii="Inter" w:hAnsi="Inter" w:hint="cs"/>
          <w:b/>
          <w:bCs/>
          <w:sz w:val="18"/>
          <w:szCs w:val="18"/>
          <w:lang w:val="en-US"/>
        </w:rPr>
        <w:t xml:space="preserve"> </w:t>
      </w:r>
      <w:r w:rsidR="00F004B5">
        <w:rPr>
          <w:rFonts w:ascii="Inter" w:hAnsi="Inter" w:hint="eastAsia"/>
          <w:b/>
          <w:bCs/>
          <w:sz w:val="18"/>
          <w:szCs w:val="18"/>
          <w:lang w:val="en-US" w:eastAsia="ko-KR"/>
        </w:rPr>
        <w:t>대하여</w:t>
      </w:r>
    </w:p>
    <w:p w14:paraId="0AEBA046" w14:textId="14D13240" w:rsidR="007E6850" w:rsidRDefault="00EE3BED" w:rsidP="007E6850">
      <w:pPr>
        <w:widowControl/>
        <w:suppressAutoHyphens w:val="0"/>
        <w:spacing w:after="120"/>
        <w:jc w:val="both"/>
        <w:rPr>
          <w:rFonts w:ascii="Inter" w:hAnsi="Inter"/>
          <w:sz w:val="18"/>
          <w:szCs w:val="18"/>
          <w:lang w:val="en-US"/>
        </w:rPr>
      </w:pPr>
      <w:r w:rsidRPr="00AB2A57">
        <w:rPr>
          <w:rFonts w:ascii="Inter" w:hAnsi="Inter" w:hint="eastAsia"/>
          <w:sz w:val="18"/>
          <w:szCs w:val="18"/>
          <w:lang w:val="en-US"/>
        </w:rPr>
        <w:t>스펙트럼</w:t>
      </w:r>
      <w:r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Pr="00AB2A57">
        <w:rPr>
          <w:rFonts w:ascii="Inter" w:hAnsi="Inter" w:hint="eastAsia"/>
          <w:sz w:val="18"/>
          <w:szCs w:val="18"/>
          <w:lang w:val="en-US"/>
        </w:rPr>
        <w:t>인스트루먼트</w:t>
      </w:r>
      <w:r w:rsidRPr="00AB2A57">
        <w:rPr>
          <w:rFonts w:ascii="Inter" w:hAnsi="Inter" w:hint="eastAsia"/>
          <w:sz w:val="18"/>
          <w:szCs w:val="18"/>
          <w:lang w:val="en-US" w:eastAsia="ko-KR"/>
        </w:rPr>
        <w:t>는</w:t>
      </w:r>
      <w:r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고유</w:t>
      </w:r>
      <w:r w:rsidR="0085109A" w:rsidRPr="00AB2A57">
        <w:rPr>
          <w:rFonts w:ascii="Inter" w:hAnsi="Inter" w:hint="eastAsia"/>
          <w:sz w:val="18"/>
          <w:szCs w:val="18"/>
          <w:lang w:val="en-US" w:eastAsia="ko-KR"/>
        </w:rPr>
        <w:t>의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모듈</w:t>
      </w:r>
      <w:r w:rsidR="0085109A" w:rsidRPr="00AB2A57">
        <w:rPr>
          <w:rFonts w:ascii="Inter" w:hAnsi="Inter" w:hint="eastAsia"/>
          <w:sz w:val="18"/>
          <w:szCs w:val="18"/>
          <w:lang w:val="en-US" w:eastAsia="ko-KR"/>
        </w:rPr>
        <w:t>식</w:t>
      </w:r>
      <w:r w:rsidR="0085109A" w:rsidRPr="00AB2A57">
        <w:rPr>
          <w:rFonts w:ascii="Inter" w:hAnsi="Inter" w:hint="cs"/>
          <w:sz w:val="18"/>
          <w:szCs w:val="18"/>
          <w:lang w:val="en-US"/>
        </w:rPr>
        <w:t xml:space="preserve"> </w:t>
      </w:r>
      <w:r w:rsidR="0085109A" w:rsidRPr="00AB2A57">
        <w:rPr>
          <w:rFonts w:ascii="Inter" w:hAnsi="Inter" w:hint="eastAsia"/>
          <w:sz w:val="18"/>
          <w:szCs w:val="18"/>
          <w:lang w:val="en-US" w:eastAsia="ko-KR"/>
        </w:rPr>
        <w:t>개념</w:t>
      </w:r>
      <w:r w:rsidR="00286D9E" w:rsidRPr="00AB2A57">
        <w:rPr>
          <w:rFonts w:ascii="Inter" w:hAnsi="Inter" w:hint="eastAsia"/>
          <w:sz w:val="18"/>
          <w:szCs w:val="18"/>
          <w:lang w:val="en-US" w:eastAsia="ko-KR"/>
        </w:rPr>
        <w:t>으로</w:t>
      </w:r>
      <w:r w:rsidR="00286D9E" w:rsidRPr="00AB2A57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200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개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이상의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다양한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bookmarkStart w:id="2" w:name="_Hlk129163613"/>
      <w:r w:rsidR="007E6850" w:rsidRPr="00AB2A57">
        <w:rPr>
          <w:rFonts w:ascii="Inter" w:hAnsi="Inter" w:hint="eastAsia"/>
          <w:sz w:val="18"/>
          <w:szCs w:val="18"/>
          <w:lang w:val="en-US"/>
        </w:rPr>
        <w:t>디지타이저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및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제너레이터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제품을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bookmarkEnd w:id="2"/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PC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카드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(PCIe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및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PXIe)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및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독립형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이더넷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장치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(LXI)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로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설계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및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생산</w:t>
      </w:r>
      <w:r w:rsidR="00BE3855" w:rsidRPr="00AB2A57">
        <w:rPr>
          <w:rFonts w:ascii="Inter" w:hAnsi="Inter" w:hint="eastAsia"/>
          <w:sz w:val="18"/>
          <w:szCs w:val="18"/>
          <w:lang w:val="en-US" w:eastAsia="ko-KR"/>
        </w:rPr>
        <w:t>한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다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. </w:t>
      </w:r>
      <w:r w:rsidR="000327C6" w:rsidRPr="00AB2A57">
        <w:rPr>
          <w:rFonts w:ascii="Inter" w:hAnsi="Inter" w:hint="eastAsia"/>
          <w:sz w:val="18"/>
          <w:szCs w:val="18"/>
          <w:lang w:val="en-US"/>
        </w:rPr>
        <w:t>1989</w:t>
      </w:r>
      <w:r w:rsidR="000327C6" w:rsidRPr="00AB2A57">
        <w:rPr>
          <w:rFonts w:ascii="Inter" w:hAnsi="Inter" w:hint="eastAsia"/>
          <w:sz w:val="18"/>
          <w:szCs w:val="18"/>
          <w:lang w:val="en-US"/>
        </w:rPr>
        <w:t>년</w:t>
      </w:r>
      <w:r w:rsidR="000327C6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0327C6" w:rsidRPr="00AB2A57">
        <w:rPr>
          <w:rFonts w:ascii="Inter" w:hAnsi="Inter" w:hint="eastAsia"/>
          <w:sz w:val="18"/>
          <w:szCs w:val="18"/>
          <w:lang w:val="en-US"/>
        </w:rPr>
        <w:t>설립</w:t>
      </w:r>
      <w:r w:rsidR="000327C6" w:rsidRPr="00AB2A57">
        <w:rPr>
          <w:rFonts w:ascii="Inter" w:hAnsi="Inter" w:hint="eastAsia"/>
          <w:sz w:val="18"/>
          <w:szCs w:val="18"/>
          <w:lang w:val="en-US" w:eastAsia="ko-KR"/>
        </w:rPr>
        <w:t>된</w:t>
      </w:r>
      <w:r w:rsidR="000327C6" w:rsidRPr="00AB2A57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0327C6" w:rsidRPr="00AB2A57">
        <w:rPr>
          <w:rFonts w:ascii="Inter" w:hAnsi="Inter" w:hint="eastAsia"/>
          <w:sz w:val="18"/>
          <w:szCs w:val="18"/>
          <w:lang w:val="en-US" w:eastAsia="ko-KR"/>
        </w:rPr>
        <w:t>이래</w:t>
      </w:r>
      <w:r w:rsidR="000327C6" w:rsidRPr="00AB2A57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30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>년</w:t>
      </w:r>
      <w:r w:rsidR="007E6850" w:rsidRPr="00AB2A57">
        <w:rPr>
          <w:rFonts w:ascii="Inter" w:hAnsi="Inter" w:hint="eastAsia"/>
          <w:sz w:val="18"/>
          <w:szCs w:val="18"/>
          <w:lang w:val="en-US"/>
        </w:rPr>
        <w:t xml:space="preserve"> </w:t>
      </w:r>
      <w:r w:rsidR="00AC62B9" w:rsidRPr="00AB2A57">
        <w:rPr>
          <w:rFonts w:ascii="Inter" w:hAnsi="Inter" w:hint="eastAsia"/>
          <w:sz w:val="18"/>
          <w:szCs w:val="18"/>
          <w:lang w:val="en-US" w:eastAsia="ko-KR"/>
        </w:rPr>
        <w:t>간</w:t>
      </w:r>
      <w:r w:rsidR="00AC62B9" w:rsidRPr="00AB2A57">
        <w:rPr>
          <w:rFonts w:ascii="Inter" w:hAnsi="Inter" w:hint="cs"/>
          <w:sz w:val="18"/>
          <w:szCs w:val="18"/>
          <w:lang w:val="en-US"/>
        </w:rPr>
        <w:t xml:space="preserve"> </w:t>
      </w:r>
      <w:r w:rsidR="00F43F83" w:rsidRPr="00AB2A57">
        <w:rPr>
          <w:rFonts w:ascii="Inter" w:hAnsi="Inter" w:hint="eastAsia"/>
          <w:sz w:val="18"/>
          <w:szCs w:val="18"/>
          <w:lang w:val="en-US" w:eastAsia="ko-KR"/>
        </w:rPr>
        <w:t>업계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>내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>리딩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>브랜드와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명문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대학</w:t>
      </w:r>
      <w:r w:rsidR="00F43F83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F43F83" w:rsidRPr="00F27046">
        <w:rPr>
          <w:rFonts w:ascii="Inter" w:hAnsi="Inter" w:hint="eastAsia"/>
          <w:sz w:val="18"/>
          <w:szCs w:val="18"/>
          <w:lang w:val="en-US" w:eastAsia="ko-KR"/>
        </w:rPr>
        <w:t>등의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>전세계</w:t>
      </w:r>
      <w:r w:rsidR="00307BF7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>다양한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851640" w:rsidRPr="00F27046">
        <w:rPr>
          <w:rFonts w:ascii="Inter" w:hAnsi="Inter" w:hint="eastAsia"/>
          <w:sz w:val="18"/>
          <w:szCs w:val="18"/>
          <w:lang w:val="en-US" w:eastAsia="ko-KR"/>
        </w:rPr>
        <w:t>고객을</w:t>
      </w:r>
      <w:r w:rsidR="00851640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확보</w:t>
      </w:r>
      <w:r w:rsidR="000327C6" w:rsidRPr="00F27046">
        <w:rPr>
          <w:rFonts w:ascii="Inter" w:hAnsi="Inter" w:hint="eastAsia"/>
          <w:sz w:val="18"/>
          <w:szCs w:val="18"/>
          <w:lang w:val="en-US" w:eastAsia="ko-KR"/>
        </w:rPr>
        <w:t>하고</w:t>
      </w:r>
      <w:r w:rsidR="000327C6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0327C6" w:rsidRPr="00F27046">
        <w:rPr>
          <w:rFonts w:ascii="Inter" w:hAnsi="Inter" w:hint="eastAsia"/>
          <w:sz w:val="18"/>
          <w:szCs w:val="18"/>
          <w:lang w:val="en-US" w:eastAsia="ko-KR"/>
        </w:rPr>
        <w:t>있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>다</w:t>
      </w:r>
      <w:r w:rsidR="00307BF7" w:rsidRPr="00F27046">
        <w:rPr>
          <w:rFonts w:ascii="Inter" w:hAnsi="Inter" w:hint="eastAsia"/>
          <w:sz w:val="18"/>
          <w:szCs w:val="18"/>
          <w:lang w:val="en-US" w:eastAsia="ko-KR"/>
        </w:rPr>
        <w:t>.</w:t>
      </w:r>
      <w:r w:rsidR="00307BF7" w:rsidRPr="00F27046">
        <w:rPr>
          <w:rFonts w:ascii="Inter" w:hAnsi="Inter"/>
          <w:sz w:val="18"/>
          <w:szCs w:val="18"/>
          <w:lang w:val="en-US" w:eastAsia="ko-KR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독일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함부르크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인근에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본사를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두고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있으며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, 5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년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보증과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설계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엔지니어가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직접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>고객</w:t>
      </w:r>
      <w:r w:rsidR="00173D50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173D50" w:rsidRPr="00F27046">
        <w:rPr>
          <w:rFonts w:ascii="Inter" w:hAnsi="Inter" w:hint="eastAsia"/>
          <w:sz w:val="18"/>
          <w:szCs w:val="18"/>
          <w:lang w:val="en-US"/>
        </w:rPr>
        <w:t>지원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>하는</w:t>
      </w:r>
      <w:r w:rsidR="00173D50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>것으로</w:t>
      </w:r>
      <w:r w:rsidR="00173D50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>알려져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 xml:space="preserve"> </w:t>
      </w:r>
      <w:r w:rsidR="00173D50" w:rsidRPr="00F27046">
        <w:rPr>
          <w:rFonts w:ascii="Inter" w:hAnsi="Inter" w:hint="eastAsia"/>
          <w:sz w:val="18"/>
          <w:szCs w:val="18"/>
          <w:lang w:val="en-US" w:eastAsia="ko-KR"/>
        </w:rPr>
        <w:t>있다</w:t>
      </w:r>
      <w:r w:rsidR="00173D50" w:rsidRPr="00F27046">
        <w:rPr>
          <w:rFonts w:ascii="Inter" w:hAnsi="Inter" w:hint="cs"/>
          <w:sz w:val="18"/>
          <w:szCs w:val="18"/>
          <w:lang w:val="en-US"/>
        </w:rPr>
        <w:t>.</w:t>
      </w:r>
      <w:r w:rsidR="00173D50" w:rsidRPr="00F27046">
        <w:rPr>
          <w:rFonts w:ascii="Inter" w:hAnsi="Inter"/>
          <w:sz w:val="18"/>
          <w:szCs w:val="18"/>
          <w:lang w:val="en-US"/>
        </w:rPr>
        <w:t xml:space="preserve"> </w:t>
      </w:r>
      <w:r w:rsidR="00B5448B" w:rsidRPr="00F27046">
        <w:rPr>
          <w:rFonts w:ascii="Inter" w:hAnsi="Inter" w:hint="eastAsia"/>
          <w:sz w:val="18"/>
          <w:szCs w:val="18"/>
          <w:lang w:val="en-US" w:eastAsia="ko-KR"/>
        </w:rPr>
        <w:t>보다</w:t>
      </w:r>
      <w:r w:rsidR="00B5448B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B5448B" w:rsidRPr="00F27046">
        <w:rPr>
          <w:rFonts w:ascii="Inter" w:hAnsi="Inter" w:hint="eastAsia"/>
          <w:sz w:val="18"/>
          <w:szCs w:val="18"/>
          <w:lang w:val="en-US" w:eastAsia="ko-KR"/>
        </w:rPr>
        <w:t>더</w:t>
      </w:r>
      <w:r w:rsidR="00B5448B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B5448B" w:rsidRPr="00F27046">
        <w:rPr>
          <w:rFonts w:ascii="Inter" w:hAnsi="Inter" w:hint="eastAsia"/>
          <w:sz w:val="18"/>
          <w:szCs w:val="18"/>
          <w:lang w:val="en-US" w:eastAsia="ko-KR"/>
        </w:rPr>
        <w:t>자세한</w:t>
      </w:r>
      <w:r w:rsidR="00B5448B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B5448B" w:rsidRPr="00F27046">
        <w:rPr>
          <w:rFonts w:ascii="Inter" w:hAnsi="Inter" w:hint="eastAsia"/>
          <w:sz w:val="18"/>
          <w:szCs w:val="18"/>
          <w:lang w:val="en-US" w:eastAsia="ko-KR"/>
        </w:rPr>
        <w:t>내용은</w:t>
      </w:r>
      <w:r w:rsidR="00B5448B" w:rsidRPr="00F27046">
        <w:rPr>
          <w:rFonts w:ascii="Inter" w:hAnsi="Inter" w:hint="cs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www.spectrum-instrumentation.com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에서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확인할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수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 xml:space="preserve"> 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있다</w:t>
      </w:r>
      <w:r w:rsidR="007E6850" w:rsidRPr="00F27046">
        <w:rPr>
          <w:rFonts w:ascii="Inter" w:hAnsi="Inter" w:hint="eastAsia"/>
          <w:sz w:val="18"/>
          <w:szCs w:val="18"/>
          <w:lang w:val="en-US"/>
        </w:rPr>
        <w:t>.</w:t>
      </w:r>
    </w:p>
    <w:p w14:paraId="70FA308D" w14:textId="77777777" w:rsidR="00810813" w:rsidRDefault="00810813" w:rsidP="007E6850">
      <w:pPr>
        <w:widowControl/>
        <w:suppressAutoHyphens w:val="0"/>
        <w:spacing w:after="120"/>
        <w:jc w:val="both"/>
        <w:rPr>
          <w:rFonts w:ascii="Inter" w:hAnsi="Inter"/>
          <w:sz w:val="18"/>
          <w:szCs w:val="18"/>
          <w:lang w:val="en-US"/>
        </w:rPr>
      </w:pPr>
    </w:p>
    <w:p w14:paraId="3D2FBA8D" w14:textId="77777777" w:rsidR="00810813" w:rsidRDefault="00810813" w:rsidP="007E6850">
      <w:pPr>
        <w:widowControl/>
        <w:suppressAutoHyphens w:val="0"/>
        <w:spacing w:after="120"/>
        <w:jc w:val="both"/>
        <w:rPr>
          <w:rFonts w:ascii="Inter" w:hAnsi="Inter"/>
          <w:sz w:val="18"/>
          <w:szCs w:val="18"/>
          <w:lang w:val="en-US"/>
        </w:rPr>
      </w:pPr>
    </w:p>
    <w:p w14:paraId="0F46470C" w14:textId="77777777" w:rsidR="00810813" w:rsidRDefault="00810813" w:rsidP="007E6850">
      <w:pPr>
        <w:widowControl/>
        <w:suppressAutoHyphens w:val="0"/>
        <w:spacing w:after="120"/>
        <w:jc w:val="both"/>
        <w:rPr>
          <w:rFonts w:ascii="Inter" w:hAnsi="Inter"/>
          <w:sz w:val="18"/>
          <w:szCs w:val="18"/>
          <w:lang w:val="en-US"/>
        </w:rPr>
      </w:pPr>
    </w:p>
    <w:p w14:paraId="70BE3B95" w14:textId="5F22F24E" w:rsidR="00810813" w:rsidRPr="00F27046" w:rsidRDefault="00810813" w:rsidP="007E6850">
      <w:pPr>
        <w:widowControl/>
        <w:suppressAutoHyphens w:val="0"/>
        <w:spacing w:after="120"/>
        <w:jc w:val="both"/>
        <w:rPr>
          <w:rFonts w:ascii="Inter" w:hAnsi="Inter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086B932A" wp14:editId="1D0448C7">
            <wp:extent cx="6513174" cy="3067050"/>
            <wp:effectExtent l="0" t="0" r="2540" b="0"/>
            <wp:docPr id="2017554326" name="Grafik 1" descr="Ein Bild, das Elektronik, Rechteck, Computerkomponenten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554326" name="Grafik 1" descr="Ein Bild, das Elektronik, Rechteck, Computerkomponenten, Screensho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474" cy="307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0813" w:rsidRPr="00F27046" w:rsidSect="00F779CA">
      <w:headerReference w:type="default" r:id="rId13"/>
      <w:footerReference w:type="default" r:id="rId14"/>
      <w:pgSz w:w="11906" w:h="16838"/>
      <w:pgMar w:top="1667" w:right="907" w:bottom="284" w:left="907" w:header="1134" w:footer="39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74FE" w14:textId="77777777" w:rsidR="00E802FC" w:rsidRDefault="00E802FC" w:rsidP="0042614D">
      <w:r>
        <w:separator/>
      </w:r>
    </w:p>
  </w:endnote>
  <w:endnote w:type="continuationSeparator" w:id="0">
    <w:p w14:paraId="2CC5F2B0" w14:textId="77777777" w:rsidR="00E802FC" w:rsidRDefault="00E802FC" w:rsidP="0042614D">
      <w:r>
        <w:continuationSeparator/>
      </w:r>
    </w:p>
  </w:endnote>
  <w:endnote w:type="continuationNotice" w:id="1">
    <w:p w14:paraId="22549938" w14:textId="77777777" w:rsidR="00E802FC" w:rsidRDefault="00E802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Inter">
    <w:altName w:val="Cambria Math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CDAA" w14:textId="1B05ABA2" w:rsidR="00937ADF" w:rsidRPr="008039B1" w:rsidRDefault="00937ADF" w:rsidP="00685448">
    <w:pPr>
      <w:pStyle w:val="berschrift1"/>
      <w:pBdr>
        <w:top w:val="single" w:sz="4" w:space="1" w:color="auto"/>
      </w:pBdr>
      <w:rPr>
        <w:rFonts w:ascii="Inter" w:hAnsi="Inter"/>
        <w:lang w:val="en-US"/>
      </w:rPr>
    </w:pPr>
    <w:r w:rsidRPr="008039B1">
      <w:rPr>
        <w:rFonts w:ascii="Inter" w:hAnsi="Inter"/>
        <w:lang w:val="en-US"/>
      </w:rPr>
      <w:t>Headquarters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Pr="008039B1">
      <w:rPr>
        <w:rFonts w:ascii="Inter" w:hAnsi="Inter"/>
        <w:lang w:val="en-US"/>
      </w:rPr>
      <w:t>US Office</w:t>
    </w:r>
  </w:p>
  <w:p w14:paraId="22EBD07F" w14:textId="04A83793" w:rsidR="00937ADF" w:rsidRPr="008039B1" w:rsidRDefault="00937ADF" w:rsidP="00685448">
    <w:pPr>
      <w:rPr>
        <w:rFonts w:ascii="Inter" w:hAnsi="Inter"/>
        <w:lang w:val="en-US"/>
      </w:rPr>
    </w:pPr>
    <w:r w:rsidRPr="008039B1">
      <w:rPr>
        <w:rFonts w:ascii="Inter" w:hAnsi="Inter"/>
        <w:lang w:val="en-US"/>
      </w:rPr>
      <w:t xml:space="preserve">Spectrum </w:t>
    </w:r>
    <w:r w:rsidR="00B37872" w:rsidRPr="008039B1">
      <w:rPr>
        <w:rFonts w:ascii="Inter" w:hAnsi="Inter"/>
        <w:lang w:val="en-US"/>
      </w:rPr>
      <w:t>Instrumentation</w:t>
    </w:r>
    <w:r w:rsidRPr="008039B1">
      <w:rPr>
        <w:rFonts w:ascii="Inter" w:hAnsi="Inter"/>
        <w:lang w:val="en-US"/>
      </w:rPr>
      <w:t xml:space="preserve"> GmbH, Germany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Pr="008039B1">
      <w:rPr>
        <w:rFonts w:ascii="Inter" w:hAnsi="Inter"/>
        <w:lang w:val="en-US"/>
      </w:rPr>
      <w:t>Spectrum Instrumentation Corp., USA</w:t>
    </w:r>
    <w:r w:rsidRPr="008039B1">
      <w:rPr>
        <w:rFonts w:ascii="Inter" w:hAnsi="Inter"/>
        <w:lang w:val="en-US"/>
      </w:rPr>
      <w:br/>
      <w:t>Phone: +49 4102-6956-0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BE67B5">
      <w:rPr>
        <w:rFonts w:ascii="Inter" w:hAnsi="Inter"/>
        <w:lang w:val="en-US"/>
      </w:rPr>
      <w:tab/>
    </w:r>
    <w:r w:rsidRPr="008039B1">
      <w:rPr>
        <w:rFonts w:ascii="Inter" w:hAnsi="Inter"/>
        <w:lang w:val="en-US"/>
      </w:rPr>
      <w:t>Phone: (201) 562-1999</w:t>
    </w:r>
    <w:r w:rsidRPr="008039B1">
      <w:rPr>
        <w:rFonts w:ascii="Inter" w:hAnsi="Inter"/>
        <w:lang w:val="en-US"/>
      </w:rPr>
      <w:br/>
      <w:t xml:space="preserve">Email: </w:t>
    </w:r>
    <w:hyperlink r:id="rId1" w:history="1">
      <w:r w:rsidR="0042614D" w:rsidRPr="008039B1">
        <w:rPr>
          <w:rStyle w:val="Hyperlink"/>
          <w:rFonts w:ascii="Inter" w:hAnsi="Inter"/>
          <w:lang w:val="en-US"/>
        </w:rPr>
        <w:t>Info@spec.de</w:t>
      </w:r>
    </w:hyperlink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Pr="008039B1">
      <w:rPr>
        <w:rFonts w:ascii="Inter" w:hAnsi="Inter"/>
        <w:lang w:val="en-US"/>
      </w:rPr>
      <w:t>Email: Sales@spectrum-instrumentation.com</w:t>
    </w:r>
  </w:p>
  <w:p w14:paraId="4BAA5487" w14:textId="3E6B203A" w:rsidR="00937ADF" w:rsidRPr="008039B1" w:rsidRDefault="00937ADF" w:rsidP="00685448">
    <w:pPr>
      <w:ind w:left="1416" w:firstLine="708"/>
      <w:rPr>
        <w:rFonts w:ascii="Inter" w:hAnsi="Inter"/>
      </w:rPr>
    </w:pPr>
    <w:r w:rsidRPr="008039B1">
      <w:rPr>
        <w:rFonts w:ascii="Inter" w:hAnsi="Inter"/>
        <w:lang w:val="en-US"/>
      </w:rPr>
      <w:t>http</w:t>
    </w:r>
    <w:r w:rsidR="00D90CBF">
      <w:rPr>
        <w:rFonts w:ascii="Inter" w:hAnsi="Inter"/>
        <w:lang w:val="en-US"/>
      </w:rPr>
      <w:t>s</w:t>
    </w:r>
    <w:r w:rsidRPr="008039B1">
      <w:rPr>
        <w:rFonts w:ascii="Inter" w:hAnsi="Inter"/>
        <w:lang w:val="en-US"/>
      </w:rPr>
      <w:t>://www.spectrum-instrumentation.com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F05AF" w14:textId="77777777" w:rsidR="00E802FC" w:rsidRDefault="00E802FC" w:rsidP="0042614D">
      <w:r>
        <w:separator/>
      </w:r>
    </w:p>
  </w:footnote>
  <w:footnote w:type="continuationSeparator" w:id="0">
    <w:p w14:paraId="7EE026F0" w14:textId="77777777" w:rsidR="00E802FC" w:rsidRDefault="00E802FC" w:rsidP="0042614D">
      <w:r>
        <w:continuationSeparator/>
      </w:r>
    </w:p>
  </w:footnote>
  <w:footnote w:type="continuationNotice" w:id="1">
    <w:p w14:paraId="35C091E2" w14:textId="77777777" w:rsidR="00E802FC" w:rsidRDefault="00E802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3A15" w14:textId="58C77646" w:rsidR="00937ADF" w:rsidRPr="008039B1" w:rsidRDefault="00AA0E74" w:rsidP="00AA0E74">
    <w:pPr>
      <w:pStyle w:val="Kopfzeile"/>
      <w:jc w:val="center"/>
      <w:rPr>
        <w:rFonts w:ascii="Inter" w:hAnsi="Inter"/>
      </w:rPr>
    </w:pPr>
    <w:r>
      <w:rPr>
        <w:noProof/>
        <w:lang w:val="en-US" w:eastAsia="ko-KR"/>
      </w:rPr>
      <w:drawing>
        <wp:anchor distT="0" distB="0" distL="114300" distR="114300" simplePos="0" relativeHeight="251658240" behindDoc="1" locked="0" layoutInCell="1" allowOverlap="1" wp14:anchorId="77113ABC" wp14:editId="7988DBAE">
          <wp:simplePos x="0" y="0"/>
          <wp:positionH relativeFrom="margin">
            <wp:posOffset>4762500</wp:posOffset>
          </wp:positionH>
          <wp:positionV relativeFrom="paragraph">
            <wp:posOffset>-95885</wp:posOffset>
          </wp:positionV>
          <wp:extent cx="1597025" cy="372110"/>
          <wp:effectExtent l="0" t="0" r="3175" b="8890"/>
          <wp:wrapTight wrapText="bothSides">
            <wp:wrapPolygon edited="0">
              <wp:start x="0" y="0"/>
              <wp:lineTo x="0" y="21010"/>
              <wp:lineTo x="21385" y="21010"/>
              <wp:lineTo x="21385" y="0"/>
              <wp:lineTo x="0" y="0"/>
            </wp:wrapPolygon>
          </wp:wrapTight>
          <wp:docPr id="1004502340" name="Picture 1004502340" descr="Ein Bild, das Text, Uhr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Uhr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2A4FE2"/>
    <w:multiLevelType w:val="hybridMultilevel"/>
    <w:tmpl w:val="7A3851E8"/>
    <w:lvl w:ilvl="0" w:tplc="A44C9686">
      <w:numFmt w:val="bullet"/>
      <w:lvlText w:val="-"/>
      <w:lvlJc w:val="left"/>
      <w:pPr>
        <w:ind w:left="880" w:hanging="440"/>
      </w:pPr>
      <w:rPr>
        <w:rFonts w:ascii="Arial" w:eastAsia="Malgun Gothic" w:hAnsi="Arial" w:cs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F96083A"/>
    <w:multiLevelType w:val="hybridMultilevel"/>
    <w:tmpl w:val="181403E4"/>
    <w:lvl w:ilvl="0" w:tplc="82FCA414">
      <w:numFmt w:val="bullet"/>
      <w:lvlText w:val="-"/>
      <w:lvlJc w:val="left"/>
      <w:pPr>
        <w:ind w:left="800" w:hanging="360"/>
      </w:pPr>
      <w:rPr>
        <w:rFonts w:ascii="Malgun Gothic" w:eastAsia="Malgun Gothic" w:hAnsi="Malgun Gothic" w:cs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4F37488D"/>
    <w:multiLevelType w:val="hybridMultilevel"/>
    <w:tmpl w:val="31C6EA20"/>
    <w:lvl w:ilvl="0" w:tplc="E77892A4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num w:numId="1" w16cid:durableId="463739558">
    <w:abstractNumId w:val="0"/>
  </w:num>
  <w:num w:numId="2" w16cid:durableId="1776973646">
    <w:abstractNumId w:val="3"/>
  </w:num>
  <w:num w:numId="3" w16cid:durableId="1432823412">
    <w:abstractNumId w:val="1"/>
  </w:num>
  <w:num w:numId="4" w16cid:durableId="1259751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7D"/>
    <w:rsid w:val="0000036A"/>
    <w:rsid w:val="00001387"/>
    <w:rsid w:val="000018C9"/>
    <w:rsid w:val="00001F38"/>
    <w:rsid w:val="00002619"/>
    <w:rsid w:val="00004403"/>
    <w:rsid w:val="00004953"/>
    <w:rsid w:val="000052D4"/>
    <w:rsid w:val="0000588C"/>
    <w:rsid w:val="00007936"/>
    <w:rsid w:val="00007B40"/>
    <w:rsid w:val="000107EE"/>
    <w:rsid w:val="000112A6"/>
    <w:rsid w:val="00012EB0"/>
    <w:rsid w:val="00013030"/>
    <w:rsid w:val="00013A8D"/>
    <w:rsid w:val="00013BDB"/>
    <w:rsid w:val="00014890"/>
    <w:rsid w:val="00015ED1"/>
    <w:rsid w:val="0001618F"/>
    <w:rsid w:val="00016721"/>
    <w:rsid w:val="00016C4E"/>
    <w:rsid w:val="0001709F"/>
    <w:rsid w:val="000173AB"/>
    <w:rsid w:val="000178BB"/>
    <w:rsid w:val="00017A4B"/>
    <w:rsid w:val="0002056C"/>
    <w:rsid w:val="00020C46"/>
    <w:rsid w:val="00021747"/>
    <w:rsid w:val="000219B9"/>
    <w:rsid w:val="000227A0"/>
    <w:rsid w:val="000229AC"/>
    <w:rsid w:val="00023526"/>
    <w:rsid w:val="0002357B"/>
    <w:rsid w:val="00023992"/>
    <w:rsid w:val="00024CC4"/>
    <w:rsid w:val="00025927"/>
    <w:rsid w:val="00026A17"/>
    <w:rsid w:val="00026CB1"/>
    <w:rsid w:val="0002717B"/>
    <w:rsid w:val="00030F71"/>
    <w:rsid w:val="000314CD"/>
    <w:rsid w:val="0003190D"/>
    <w:rsid w:val="0003248D"/>
    <w:rsid w:val="000327C6"/>
    <w:rsid w:val="00032E78"/>
    <w:rsid w:val="00033FC3"/>
    <w:rsid w:val="00035693"/>
    <w:rsid w:val="00036172"/>
    <w:rsid w:val="000366CE"/>
    <w:rsid w:val="00037E6B"/>
    <w:rsid w:val="000407C4"/>
    <w:rsid w:val="00040A49"/>
    <w:rsid w:val="000420C2"/>
    <w:rsid w:val="000432A6"/>
    <w:rsid w:val="000437AC"/>
    <w:rsid w:val="00044139"/>
    <w:rsid w:val="00044770"/>
    <w:rsid w:val="000456A4"/>
    <w:rsid w:val="000466FD"/>
    <w:rsid w:val="000473DE"/>
    <w:rsid w:val="00047542"/>
    <w:rsid w:val="000512F8"/>
    <w:rsid w:val="00051435"/>
    <w:rsid w:val="00052140"/>
    <w:rsid w:val="00052AF1"/>
    <w:rsid w:val="0005534E"/>
    <w:rsid w:val="000564DA"/>
    <w:rsid w:val="0005731D"/>
    <w:rsid w:val="00062583"/>
    <w:rsid w:val="0006531D"/>
    <w:rsid w:val="00065A18"/>
    <w:rsid w:val="00067392"/>
    <w:rsid w:val="000707AC"/>
    <w:rsid w:val="00071089"/>
    <w:rsid w:val="000711AC"/>
    <w:rsid w:val="0007229A"/>
    <w:rsid w:val="00072B20"/>
    <w:rsid w:val="000735F7"/>
    <w:rsid w:val="0007453C"/>
    <w:rsid w:val="00074E1A"/>
    <w:rsid w:val="000754C9"/>
    <w:rsid w:val="0007586F"/>
    <w:rsid w:val="00075FF7"/>
    <w:rsid w:val="000767AC"/>
    <w:rsid w:val="00076907"/>
    <w:rsid w:val="000769A6"/>
    <w:rsid w:val="00077182"/>
    <w:rsid w:val="0007728B"/>
    <w:rsid w:val="00080919"/>
    <w:rsid w:val="00080CA2"/>
    <w:rsid w:val="00081773"/>
    <w:rsid w:val="0008209D"/>
    <w:rsid w:val="000820DA"/>
    <w:rsid w:val="00082DE8"/>
    <w:rsid w:val="00083421"/>
    <w:rsid w:val="000837F3"/>
    <w:rsid w:val="0008477A"/>
    <w:rsid w:val="00084787"/>
    <w:rsid w:val="00084E10"/>
    <w:rsid w:val="00084E35"/>
    <w:rsid w:val="000870D4"/>
    <w:rsid w:val="00087EFD"/>
    <w:rsid w:val="00090795"/>
    <w:rsid w:val="00090B26"/>
    <w:rsid w:val="00091359"/>
    <w:rsid w:val="0009197C"/>
    <w:rsid w:val="00091FEB"/>
    <w:rsid w:val="000924C2"/>
    <w:rsid w:val="00092D26"/>
    <w:rsid w:val="00093BFE"/>
    <w:rsid w:val="0009546E"/>
    <w:rsid w:val="0009567E"/>
    <w:rsid w:val="00095913"/>
    <w:rsid w:val="00097434"/>
    <w:rsid w:val="000A07DB"/>
    <w:rsid w:val="000A0ECA"/>
    <w:rsid w:val="000A15D0"/>
    <w:rsid w:val="000A275B"/>
    <w:rsid w:val="000A3F78"/>
    <w:rsid w:val="000A481F"/>
    <w:rsid w:val="000A4B2F"/>
    <w:rsid w:val="000A56DF"/>
    <w:rsid w:val="000A6039"/>
    <w:rsid w:val="000A6A66"/>
    <w:rsid w:val="000A6AD5"/>
    <w:rsid w:val="000A7FB3"/>
    <w:rsid w:val="000B02B8"/>
    <w:rsid w:val="000B191F"/>
    <w:rsid w:val="000B22FA"/>
    <w:rsid w:val="000B494F"/>
    <w:rsid w:val="000B53B7"/>
    <w:rsid w:val="000B63CE"/>
    <w:rsid w:val="000B739F"/>
    <w:rsid w:val="000B74FE"/>
    <w:rsid w:val="000B7818"/>
    <w:rsid w:val="000B798D"/>
    <w:rsid w:val="000C0760"/>
    <w:rsid w:val="000C213B"/>
    <w:rsid w:val="000C21A3"/>
    <w:rsid w:val="000C3FAD"/>
    <w:rsid w:val="000C479F"/>
    <w:rsid w:val="000C5D5C"/>
    <w:rsid w:val="000C6EAD"/>
    <w:rsid w:val="000C7248"/>
    <w:rsid w:val="000D0EAE"/>
    <w:rsid w:val="000D24CE"/>
    <w:rsid w:val="000D2892"/>
    <w:rsid w:val="000D32B8"/>
    <w:rsid w:val="000D4C54"/>
    <w:rsid w:val="000D5235"/>
    <w:rsid w:val="000D5CDD"/>
    <w:rsid w:val="000D767A"/>
    <w:rsid w:val="000E0F66"/>
    <w:rsid w:val="000E1277"/>
    <w:rsid w:val="000E1BA8"/>
    <w:rsid w:val="000E1F4B"/>
    <w:rsid w:val="000E2FAE"/>
    <w:rsid w:val="000E467D"/>
    <w:rsid w:val="000E4A4C"/>
    <w:rsid w:val="000E4A9C"/>
    <w:rsid w:val="000E63B0"/>
    <w:rsid w:val="000E65A8"/>
    <w:rsid w:val="000E68C8"/>
    <w:rsid w:val="000E6FEC"/>
    <w:rsid w:val="000F03B4"/>
    <w:rsid w:val="000F0895"/>
    <w:rsid w:val="000F1699"/>
    <w:rsid w:val="000F1C6D"/>
    <w:rsid w:val="000F22F3"/>
    <w:rsid w:val="000F276D"/>
    <w:rsid w:val="000F2E84"/>
    <w:rsid w:val="000F5834"/>
    <w:rsid w:val="000F69D3"/>
    <w:rsid w:val="000F6F8C"/>
    <w:rsid w:val="000F7096"/>
    <w:rsid w:val="000F7E72"/>
    <w:rsid w:val="000F7F74"/>
    <w:rsid w:val="00100033"/>
    <w:rsid w:val="00102631"/>
    <w:rsid w:val="00103956"/>
    <w:rsid w:val="00104BE5"/>
    <w:rsid w:val="001053D8"/>
    <w:rsid w:val="00106072"/>
    <w:rsid w:val="001067F5"/>
    <w:rsid w:val="001073B0"/>
    <w:rsid w:val="001125A1"/>
    <w:rsid w:val="00113758"/>
    <w:rsid w:val="00116E39"/>
    <w:rsid w:val="00117135"/>
    <w:rsid w:val="00117607"/>
    <w:rsid w:val="00117702"/>
    <w:rsid w:val="00120187"/>
    <w:rsid w:val="00120D52"/>
    <w:rsid w:val="00122DDD"/>
    <w:rsid w:val="0012486B"/>
    <w:rsid w:val="00130825"/>
    <w:rsid w:val="0013177F"/>
    <w:rsid w:val="00131F37"/>
    <w:rsid w:val="00131FD4"/>
    <w:rsid w:val="00132B5E"/>
    <w:rsid w:val="0013320A"/>
    <w:rsid w:val="0013416D"/>
    <w:rsid w:val="0013444F"/>
    <w:rsid w:val="00134F01"/>
    <w:rsid w:val="00135823"/>
    <w:rsid w:val="00135CE6"/>
    <w:rsid w:val="00135EAE"/>
    <w:rsid w:val="00135FCF"/>
    <w:rsid w:val="001368F7"/>
    <w:rsid w:val="00136C3C"/>
    <w:rsid w:val="001376B1"/>
    <w:rsid w:val="00137AA5"/>
    <w:rsid w:val="001409B3"/>
    <w:rsid w:val="00141495"/>
    <w:rsid w:val="00141F58"/>
    <w:rsid w:val="00142E0F"/>
    <w:rsid w:val="0014412D"/>
    <w:rsid w:val="00144A2E"/>
    <w:rsid w:val="00145D0B"/>
    <w:rsid w:val="0014643E"/>
    <w:rsid w:val="00146E65"/>
    <w:rsid w:val="00147F80"/>
    <w:rsid w:val="001512F8"/>
    <w:rsid w:val="00151505"/>
    <w:rsid w:val="00151B1A"/>
    <w:rsid w:val="00151DA7"/>
    <w:rsid w:val="00151EA0"/>
    <w:rsid w:val="00154280"/>
    <w:rsid w:val="00154ADE"/>
    <w:rsid w:val="00155834"/>
    <w:rsid w:val="00155E97"/>
    <w:rsid w:val="00156CC6"/>
    <w:rsid w:val="00160193"/>
    <w:rsid w:val="001604E1"/>
    <w:rsid w:val="00161ABC"/>
    <w:rsid w:val="00162B52"/>
    <w:rsid w:val="00162BDD"/>
    <w:rsid w:val="0016310D"/>
    <w:rsid w:val="001637F6"/>
    <w:rsid w:val="00164079"/>
    <w:rsid w:val="001654D8"/>
    <w:rsid w:val="00170904"/>
    <w:rsid w:val="00170A7B"/>
    <w:rsid w:val="0017232E"/>
    <w:rsid w:val="001735B1"/>
    <w:rsid w:val="001736E4"/>
    <w:rsid w:val="0017377E"/>
    <w:rsid w:val="00173D50"/>
    <w:rsid w:val="00173D96"/>
    <w:rsid w:val="00174019"/>
    <w:rsid w:val="0017473E"/>
    <w:rsid w:val="001767EB"/>
    <w:rsid w:val="00177952"/>
    <w:rsid w:val="001804A8"/>
    <w:rsid w:val="00181096"/>
    <w:rsid w:val="00181EB0"/>
    <w:rsid w:val="00181F39"/>
    <w:rsid w:val="00182B4C"/>
    <w:rsid w:val="00184744"/>
    <w:rsid w:val="00185492"/>
    <w:rsid w:val="001854B1"/>
    <w:rsid w:val="001856E0"/>
    <w:rsid w:val="00185C8B"/>
    <w:rsid w:val="00185E6E"/>
    <w:rsid w:val="00190ECC"/>
    <w:rsid w:val="0019123C"/>
    <w:rsid w:val="001923E2"/>
    <w:rsid w:val="001935F9"/>
    <w:rsid w:val="00193DC3"/>
    <w:rsid w:val="00194004"/>
    <w:rsid w:val="001947B1"/>
    <w:rsid w:val="00194823"/>
    <w:rsid w:val="0019485C"/>
    <w:rsid w:val="00196C2D"/>
    <w:rsid w:val="0019706C"/>
    <w:rsid w:val="00197D94"/>
    <w:rsid w:val="001A0642"/>
    <w:rsid w:val="001A1B81"/>
    <w:rsid w:val="001A1FBD"/>
    <w:rsid w:val="001A2283"/>
    <w:rsid w:val="001A3C21"/>
    <w:rsid w:val="001A3FC2"/>
    <w:rsid w:val="001A4043"/>
    <w:rsid w:val="001A44FA"/>
    <w:rsid w:val="001A46D9"/>
    <w:rsid w:val="001A5331"/>
    <w:rsid w:val="001A5532"/>
    <w:rsid w:val="001A5C5E"/>
    <w:rsid w:val="001A733C"/>
    <w:rsid w:val="001B131D"/>
    <w:rsid w:val="001B3063"/>
    <w:rsid w:val="001B3DE6"/>
    <w:rsid w:val="001B73AA"/>
    <w:rsid w:val="001B779D"/>
    <w:rsid w:val="001C0AFD"/>
    <w:rsid w:val="001C117A"/>
    <w:rsid w:val="001C25D8"/>
    <w:rsid w:val="001C2745"/>
    <w:rsid w:val="001C3D82"/>
    <w:rsid w:val="001C436D"/>
    <w:rsid w:val="001C4DDC"/>
    <w:rsid w:val="001C5920"/>
    <w:rsid w:val="001C6672"/>
    <w:rsid w:val="001C6E05"/>
    <w:rsid w:val="001C6EC7"/>
    <w:rsid w:val="001D04A3"/>
    <w:rsid w:val="001D163A"/>
    <w:rsid w:val="001D1DFC"/>
    <w:rsid w:val="001D1FC0"/>
    <w:rsid w:val="001D2904"/>
    <w:rsid w:val="001D3196"/>
    <w:rsid w:val="001D37E4"/>
    <w:rsid w:val="001D4347"/>
    <w:rsid w:val="001D48CC"/>
    <w:rsid w:val="001D57DD"/>
    <w:rsid w:val="001D5AA9"/>
    <w:rsid w:val="001D5C36"/>
    <w:rsid w:val="001D6760"/>
    <w:rsid w:val="001D770E"/>
    <w:rsid w:val="001E0013"/>
    <w:rsid w:val="001E0F14"/>
    <w:rsid w:val="001E0F9B"/>
    <w:rsid w:val="001E11F0"/>
    <w:rsid w:val="001E4CEF"/>
    <w:rsid w:val="001E5373"/>
    <w:rsid w:val="001E5834"/>
    <w:rsid w:val="001E624E"/>
    <w:rsid w:val="001F01EE"/>
    <w:rsid w:val="001F0C68"/>
    <w:rsid w:val="001F16D6"/>
    <w:rsid w:val="001F17AB"/>
    <w:rsid w:val="001F2F5A"/>
    <w:rsid w:val="001F362E"/>
    <w:rsid w:val="001F3857"/>
    <w:rsid w:val="001F3D2F"/>
    <w:rsid w:val="001F42D5"/>
    <w:rsid w:val="001F6244"/>
    <w:rsid w:val="001F757F"/>
    <w:rsid w:val="001F7908"/>
    <w:rsid w:val="00202171"/>
    <w:rsid w:val="0020285E"/>
    <w:rsid w:val="00202D75"/>
    <w:rsid w:val="00203981"/>
    <w:rsid w:val="0020444C"/>
    <w:rsid w:val="00204844"/>
    <w:rsid w:val="0020497F"/>
    <w:rsid w:val="00204D1F"/>
    <w:rsid w:val="002053B2"/>
    <w:rsid w:val="002053B9"/>
    <w:rsid w:val="00205589"/>
    <w:rsid w:val="0020584E"/>
    <w:rsid w:val="00207196"/>
    <w:rsid w:val="0021043C"/>
    <w:rsid w:val="00210A95"/>
    <w:rsid w:val="00210B41"/>
    <w:rsid w:val="00210FD0"/>
    <w:rsid w:val="002123C5"/>
    <w:rsid w:val="00212736"/>
    <w:rsid w:val="00212A3B"/>
    <w:rsid w:val="00212F35"/>
    <w:rsid w:val="002141B5"/>
    <w:rsid w:val="0021439B"/>
    <w:rsid w:val="0021499E"/>
    <w:rsid w:val="00214C64"/>
    <w:rsid w:val="0021666D"/>
    <w:rsid w:val="00216C2F"/>
    <w:rsid w:val="002171CD"/>
    <w:rsid w:val="002179C5"/>
    <w:rsid w:val="00220CA3"/>
    <w:rsid w:val="00220DAC"/>
    <w:rsid w:val="002212ED"/>
    <w:rsid w:val="00222108"/>
    <w:rsid w:val="002222FC"/>
    <w:rsid w:val="0022239C"/>
    <w:rsid w:val="00222C6A"/>
    <w:rsid w:val="0022387E"/>
    <w:rsid w:val="00224051"/>
    <w:rsid w:val="002248F0"/>
    <w:rsid w:val="00224C4D"/>
    <w:rsid w:val="0022527E"/>
    <w:rsid w:val="00226ABD"/>
    <w:rsid w:val="00226F0F"/>
    <w:rsid w:val="00227B11"/>
    <w:rsid w:val="00227EFE"/>
    <w:rsid w:val="00230809"/>
    <w:rsid w:val="00230BBC"/>
    <w:rsid w:val="00230F44"/>
    <w:rsid w:val="00231B52"/>
    <w:rsid w:val="00232269"/>
    <w:rsid w:val="0023315B"/>
    <w:rsid w:val="00236F5E"/>
    <w:rsid w:val="00237B43"/>
    <w:rsid w:val="002420FC"/>
    <w:rsid w:val="002421EB"/>
    <w:rsid w:val="00242373"/>
    <w:rsid w:val="00243519"/>
    <w:rsid w:val="0024398C"/>
    <w:rsid w:val="00243E92"/>
    <w:rsid w:val="00244FBF"/>
    <w:rsid w:val="00245F8B"/>
    <w:rsid w:val="0024614C"/>
    <w:rsid w:val="002461BF"/>
    <w:rsid w:val="002466A5"/>
    <w:rsid w:val="00247318"/>
    <w:rsid w:val="002501FB"/>
    <w:rsid w:val="0025036C"/>
    <w:rsid w:val="00251175"/>
    <w:rsid w:val="00252999"/>
    <w:rsid w:val="00252AA8"/>
    <w:rsid w:val="00252B98"/>
    <w:rsid w:val="00253CED"/>
    <w:rsid w:val="00254219"/>
    <w:rsid w:val="00254644"/>
    <w:rsid w:val="00255943"/>
    <w:rsid w:val="00256C3B"/>
    <w:rsid w:val="0025782C"/>
    <w:rsid w:val="002604BA"/>
    <w:rsid w:val="002606D6"/>
    <w:rsid w:val="0026084C"/>
    <w:rsid w:val="00260913"/>
    <w:rsid w:val="00261E8C"/>
    <w:rsid w:val="0026254B"/>
    <w:rsid w:val="00262E53"/>
    <w:rsid w:val="00263296"/>
    <w:rsid w:val="002635CD"/>
    <w:rsid w:val="002637F2"/>
    <w:rsid w:val="0026500F"/>
    <w:rsid w:val="00265612"/>
    <w:rsid w:val="00265A4B"/>
    <w:rsid w:val="00265A54"/>
    <w:rsid w:val="00266789"/>
    <w:rsid w:val="00267915"/>
    <w:rsid w:val="00270BB3"/>
    <w:rsid w:val="002710F4"/>
    <w:rsid w:val="002713CE"/>
    <w:rsid w:val="00271810"/>
    <w:rsid w:val="00272010"/>
    <w:rsid w:val="00272292"/>
    <w:rsid w:val="0027322E"/>
    <w:rsid w:val="00274593"/>
    <w:rsid w:val="002756FC"/>
    <w:rsid w:val="00275F94"/>
    <w:rsid w:val="00275FA8"/>
    <w:rsid w:val="002761A2"/>
    <w:rsid w:val="00276384"/>
    <w:rsid w:val="00276959"/>
    <w:rsid w:val="00277DF7"/>
    <w:rsid w:val="00280702"/>
    <w:rsid w:val="0028158C"/>
    <w:rsid w:val="002822BC"/>
    <w:rsid w:val="0028268A"/>
    <w:rsid w:val="00282B8E"/>
    <w:rsid w:val="00284869"/>
    <w:rsid w:val="00284F7D"/>
    <w:rsid w:val="00285AF9"/>
    <w:rsid w:val="00286D9E"/>
    <w:rsid w:val="00287921"/>
    <w:rsid w:val="00287B47"/>
    <w:rsid w:val="00290D50"/>
    <w:rsid w:val="002912C7"/>
    <w:rsid w:val="002918F8"/>
    <w:rsid w:val="00291C8D"/>
    <w:rsid w:val="00291DC5"/>
    <w:rsid w:val="0029219E"/>
    <w:rsid w:val="00292397"/>
    <w:rsid w:val="00292A77"/>
    <w:rsid w:val="00292AB2"/>
    <w:rsid w:val="00292EE8"/>
    <w:rsid w:val="00293F7C"/>
    <w:rsid w:val="002943DC"/>
    <w:rsid w:val="00294678"/>
    <w:rsid w:val="002966D9"/>
    <w:rsid w:val="00297157"/>
    <w:rsid w:val="002979F8"/>
    <w:rsid w:val="002A0281"/>
    <w:rsid w:val="002A1841"/>
    <w:rsid w:val="002A1D0D"/>
    <w:rsid w:val="002A1E07"/>
    <w:rsid w:val="002A1EC9"/>
    <w:rsid w:val="002A1F23"/>
    <w:rsid w:val="002A2B49"/>
    <w:rsid w:val="002A3A57"/>
    <w:rsid w:val="002A469F"/>
    <w:rsid w:val="002A4F31"/>
    <w:rsid w:val="002A659A"/>
    <w:rsid w:val="002A6706"/>
    <w:rsid w:val="002A6873"/>
    <w:rsid w:val="002A691C"/>
    <w:rsid w:val="002A70F4"/>
    <w:rsid w:val="002B0002"/>
    <w:rsid w:val="002B0D82"/>
    <w:rsid w:val="002B1BC1"/>
    <w:rsid w:val="002B2A05"/>
    <w:rsid w:val="002B3CB9"/>
    <w:rsid w:val="002B45F3"/>
    <w:rsid w:val="002B489B"/>
    <w:rsid w:val="002B5B31"/>
    <w:rsid w:val="002B62A8"/>
    <w:rsid w:val="002B6575"/>
    <w:rsid w:val="002B66D6"/>
    <w:rsid w:val="002B6777"/>
    <w:rsid w:val="002B715F"/>
    <w:rsid w:val="002B795F"/>
    <w:rsid w:val="002B7BA1"/>
    <w:rsid w:val="002B7F58"/>
    <w:rsid w:val="002C021B"/>
    <w:rsid w:val="002C02E8"/>
    <w:rsid w:val="002C0C49"/>
    <w:rsid w:val="002C0E61"/>
    <w:rsid w:val="002C3354"/>
    <w:rsid w:val="002C55AA"/>
    <w:rsid w:val="002C61A0"/>
    <w:rsid w:val="002C7315"/>
    <w:rsid w:val="002C7390"/>
    <w:rsid w:val="002D1798"/>
    <w:rsid w:val="002D233A"/>
    <w:rsid w:val="002D2346"/>
    <w:rsid w:val="002D2A4A"/>
    <w:rsid w:val="002D2BD3"/>
    <w:rsid w:val="002D2F00"/>
    <w:rsid w:val="002D3204"/>
    <w:rsid w:val="002D3668"/>
    <w:rsid w:val="002D37B0"/>
    <w:rsid w:val="002D3C2B"/>
    <w:rsid w:val="002D5E3D"/>
    <w:rsid w:val="002D6080"/>
    <w:rsid w:val="002D783B"/>
    <w:rsid w:val="002D7F32"/>
    <w:rsid w:val="002E1107"/>
    <w:rsid w:val="002E21E5"/>
    <w:rsid w:val="002E2219"/>
    <w:rsid w:val="002E2D25"/>
    <w:rsid w:val="002E3E9B"/>
    <w:rsid w:val="002E4B45"/>
    <w:rsid w:val="002E5397"/>
    <w:rsid w:val="002E71F3"/>
    <w:rsid w:val="002E7A02"/>
    <w:rsid w:val="002F02AE"/>
    <w:rsid w:val="002F048F"/>
    <w:rsid w:val="002F1A07"/>
    <w:rsid w:val="002F1B60"/>
    <w:rsid w:val="002F1F29"/>
    <w:rsid w:val="002F3B48"/>
    <w:rsid w:val="002F5233"/>
    <w:rsid w:val="002F5A2E"/>
    <w:rsid w:val="002F6EFB"/>
    <w:rsid w:val="002F7943"/>
    <w:rsid w:val="003002ED"/>
    <w:rsid w:val="003005CE"/>
    <w:rsid w:val="00300B23"/>
    <w:rsid w:val="00301879"/>
    <w:rsid w:val="00301C21"/>
    <w:rsid w:val="00302F00"/>
    <w:rsid w:val="00303177"/>
    <w:rsid w:val="00303C11"/>
    <w:rsid w:val="00303D53"/>
    <w:rsid w:val="00304A24"/>
    <w:rsid w:val="00304BE9"/>
    <w:rsid w:val="0030784C"/>
    <w:rsid w:val="00307BF7"/>
    <w:rsid w:val="00311A42"/>
    <w:rsid w:val="003133D1"/>
    <w:rsid w:val="003146BF"/>
    <w:rsid w:val="00315D0D"/>
    <w:rsid w:val="00315E9F"/>
    <w:rsid w:val="00316DFA"/>
    <w:rsid w:val="00317ECD"/>
    <w:rsid w:val="003201F5"/>
    <w:rsid w:val="00321761"/>
    <w:rsid w:val="00323E3A"/>
    <w:rsid w:val="0032415A"/>
    <w:rsid w:val="003256CD"/>
    <w:rsid w:val="00325FA9"/>
    <w:rsid w:val="00326298"/>
    <w:rsid w:val="003270F0"/>
    <w:rsid w:val="0032742D"/>
    <w:rsid w:val="00327772"/>
    <w:rsid w:val="00330E4F"/>
    <w:rsid w:val="00331CDB"/>
    <w:rsid w:val="003324CB"/>
    <w:rsid w:val="00333260"/>
    <w:rsid w:val="0033342C"/>
    <w:rsid w:val="0033421E"/>
    <w:rsid w:val="00334E87"/>
    <w:rsid w:val="003359A6"/>
    <w:rsid w:val="00336425"/>
    <w:rsid w:val="00340413"/>
    <w:rsid w:val="003406DE"/>
    <w:rsid w:val="003406E6"/>
    <w:rsid w:val="003410A7"/>
    <w:rsid w:val="00342B34"/>
    <w:rsid w:val="0034428E"/>
    <w:rsid w:val="00345660"/>
    <w:rsid w:val="003458C2"/>
    <w:rsid w:val="0034594A"/>
    <w:rsid w:val="00346883"/>
    <w:rsid w:val="00346CF0"/>
    <w:rsid w:val="00347D23"/>
    <w:rsid w:val="00350DDA"/>
    <w:rsid w:val="003512AA"/>
    <w:rsid w:val="0035159B"/>
    <w:rsid w:val="00351810"/>
    <w:rsid w:val="00352335"/>
    <w:rsid w:val="00354EFB"/>
    <w:rsid w:val="00355EFA"/>
    <w:rsid w:val="0035604F"/>
    <w:rsid w:val="00356F6B"/>
    <w:rsid w:val="00357DAD"/>
    <w:rsid w:val="0036075C"/>
    <w:rsid w:val="0036089B"/>
    <w:rsid w:val="00360E25"/>
    <w:rsid w:val="00362155"/>
    <w:rsid w:val="00362CA1"/>
    <w:rsid w:val="00362F98"/>
    <w:rsid w:val="00363453"/>
    <w:rsid w:val="003637A1"/>
    <w:rsid w:val="0036396D"/>
    <w:rsid w:val="00363D8F"/>
    <w:rsid w:val="003644D7"/>
    <w:rsid w:val="00366661"/>
    <w:rsid w:val="00367216"/>
    <w:rsid w:val="00367418"/>
    <w:rsid w:val="00370EF2"/>
    <w:rsid w:val="00371A4F"/>
    <w:rsid w:val="00371F4A"/>
    <w:rsid w:val="00372D19"/>
    <w:rsid w:val="00374F77"/>
    <w:rsid w:val="00380645"/>
    <w:rsid w:val="00381A65"/>
    <w:rsid w:val="00381B2C"/>
    <w:rsid w:val="003836BB"/>
    <w:rsid w:val="003842D9"/>
    <w:rsid w:val="00384726"/>
    <w:rsid w:val="003850C7"/>
    <w:rsid w:val="00386300"/>
    <w:rsid w:val="0038691E"/>
    <w:rsid w:val="00390765"/>
    <w:rsid w:val="0039087E"/>
    <w:rsid w:val="00390DA3"/>
    <w:rsid w:val="003925E2"/>
    <w:rsid w:val="00392AB1"/>
    <w:rsid w:val="00393B8E"/>
    <w:rsid w:val="00394740"/>
    <w:rsid w:val="0039499F"/>
    <w:rsid w:val="00395C3A"/>
    <w:rsid w:val="00395E03"/>
    <w:rsid w:val="003962D5"/>
    <w:rsid w:val="00397CE7"/>
    <w:rsid w:val="00397CF7"/>
    <w:rsid w:val="00397D48"/>
    <w:rsid w:val="003A001D"/>
    <w:rsid w:val="003A1B49"/>
    <w:rsid w:val="003A3351"/>
    <w:rsid w:val="003A45D9"/>
    <w:rsid w:val="003A48D4"/>
    <w:rsid w:val="003A4C79"/>
    <w:rsid w:val="003A4D96"/>
    <w:rsid w:val="003A542D"/>
    <w:rsid w:val="003A55DE"/>
    <w:rsid w:val="003A649B"/>
    <w:rsid w:val="003A6598"/>
    <w:rsid w:val="003A6A7B"/>
    <w:rsid w:val="003A6E55"/>
    <w:rsid w:val="003A7311"/>
    <w:rsid w:val="003A79ED"/>
    <w:rsid w:val="003B20BA"/>
    <w:rsid w:val="003B4E28"/>
    <w:rsid w:val="003B57DF"/>
    <w:rsid w:val="003B5E1D"/>
    <w:rsid w:val="003B5F74"/>
    <w:rsid w:val="003B6BBB"/>
    <w:rsid w:val="003B7B28"/>
    <w:rsid w:val="003C0173"/>
    <w:rsid w:val="003C08DE"/>
    <w:rsid w:val="003C0D04"/>
    <w:rsid w:val="003C30C5"/>
    <w:rsid w:val="003C3222"/>
    <w:rsid w:val="003C3617"/>
    <w:rsid w:val="003C3B7C"/>
    <w:rsid w:val="003C3CF7"/>
    <w:rsid w:val="003C4071"/>
    <w:rsid w:val="003C4245"/>
    <w:rsid w:val="003C4749"/>
    <w:rsid w:val="003C47C3"/>
    <w:rsid w:val="003C524F"/>
    <w:rsid w:val="003C5B87"/>
    <w:rsid w:val="003C603A"/>
    <w:rsid w:val="003C737B"/>
    <w:rsid w:val="003C7CED"/>
    <w:rsid w:val="003D09FE"/>
    <w:rsid w:val="003D11AA"/>
    <w:rsid w:val="003D1670"/>
    <w:rsid w:val="003D2116"/>
    <w:rsid w:val="003D4ADC"/>
    <w:rsid w:val="003D5284"/>
    <w:rsid w:val="003D5D0E"/>
    <w:rsid w:val="003D6342"/>
    <w:rsid w:val="003D7609"/>
    <w:rsid w:val="003E0579"/>
    <w:rsid w:val="003E0BEC"/>
    <w:rsid w:val="003E1320"/>
    <w:rsid w:val="003E1DEE"/>
    <w:rsid w:val="003E30A5"/>
    <w:rsid w:val="003E377A"/>
    <w:rsid w:val="003E4459"/>
    <w:rsid w:val="003E7AA7"/>
    <w:rsid w:val="003E7ADE"/>
    <w:rsid w:val="003E7B9B"/>
    <w:rsid w:val="003E7FCD"/>
    <w:rsid w:val="003F0F66"/>
    <w:rsid w:val="003F142C"/>
    <w:rsid w:val="003F1936"/>
    <w:rsid w:val="003F1CA2"/>
    <w:rsid w:val="003F258E"/>
    <w:rsid w:val="003F3D39"/>
    <w:rsid w:val="003F3F1B"/>
    <w:rsid w:val="003F4268"/>
    <w:rsid w:val="003F4CBD"/>
    <w:rsid w:val="003F5128"/>
    <w:rsid w:val="003F5828"/>
    <w:rsid w:val="003F5865"/>
    <w:rsid w:val="003F701C"/>
    <w:rsid w:val="003F7BE7"/>
    <w:rsid w:val="004028FC"/>
    <w:rsid w:val="00403213"/>
    <w:rsid w:val="00403ADA"/>
    <w:rsid w:val="00404B74"/>
    <w:rsid w:val="00405383"/>
    <w:rsid w:val="00406346"/>
    <w:rsid w:val="00406521"/>
    <w:rsid w:val="00410388"/>
    <w:rsid w:val="0041063D"/>
    <w:rsid w:val="00411566"/>
    <w:rsid w:val="00412AB8"/>
    <w:rsid w:val="00412D8C"/>
    <w:rsid w:val="00414075"/>
    <w:rsid w:val="004147B7"/>
    <w:rsid w:val="004149DD"/>
    <w:rsid w:val="00415FB3"/>
    <w:rsid w:val="0041753A"/>
    <w:rsid w:val="00417BC0"/>
    <w:rsid w:val="00420040"/>
    <w:rsid w:val="0042007C"/>
    <w:rsid w:val="004217B8"/>
    <w:rsid w:val="00421B2F"/>
    <w:rsid w:val="00421FBE"/>
    <w:rsid w:val="00422A38"/>
    <w:rsid w:val="004233B9"/>
    <w:rsid w:val="004251BE"/>
    <w:rsid w:val="004258D7"/>
    <w:rsid w:val="0042614D"/>
    <w:rsid w:val="00426350"/>
    <w:rsid w:val="0043174C"/>
    <w:rsid w:val="00431D98"/>
    <w:rsid w:val="00432634"/>
    <w:rsid w:val="004327E7"/>
    <w:rsid w:val="00432D6B"/>
    <w:rsid w:val="004336BD"/>
    <w:rsid w:val="00434E39"/>
    <w:rsid w:val="004361E3"/>
    <w:rsid w:val="00440A3E"/>
    <w:rsid w:val="00441654"/>
    <w:rsid w:val="004425A6"/>
    <w:rsid w:val="004431EC"/>
    <w:rsid w:val="0044496C"/>
    <w:rsid w:val="00447056"/>
    <w:rsid w:val="00447835"/>
    <w:rsid w:val="0045061D"/>
    <w:rsid w:val="004506D8"/>
    <w:rsid w:val="00450BCD"/>
    <w:rsid w:val="00450D8B"/>
    <w:rsid w:val="004514E0"/>
    <w:rsid w:val="0045153E"/>
    <w:rsid w:val="004527E9"/>
    <w:rsid w:val="004532E8"/>
    <w:rsid w:val="0045341D"/>
    <w:rsid w:val="00453A1D"/>
    <w:rsid w:val="00454638"/>
    <w:rsid w:val="00455882"/>
    <w:rsid w:val="004564F7"/>
    <w:rsid w:val="00457094"/>
    <w:rsid w:val="004600A3"/>
    <w:rsid w:val="0046132A"/>
    <w:rsid w:val="004616A8"/>
    <w:rsid w:val="00461BEE"/>
    <w:rsid w:val="00461F77"/>
    <w:rsid w:val="00462921"/>
    <w:rsid w:val="00462A52"/>
    <w:rsid w:val="00462C0F"/>
    <w:rsid w:val="00463150"/>
    <w:rsid w:val="0046338F"/>
    <w:rsid w:val="00464C55"/>
    <w:rsid w:val="00464CC5"/>
    <w:rsid w:val="0046559B"/>
    <w:rsid w:val="00465BCB"/>
    <w:rsid w:val="00465D30"/>
    <w:rsid w:val="00465F0D"/>
    <w:rsid w:val="00465F52"/>
    <w:rsid w:val="00466606"/>
    <w:rsid w:val="004702BF"/>
    <w:rsid w:val="00470E41"/>
    <w:rsid w:val="0047185C"/>
    <w:rsid w:val="004719C4"/>
    <w:rsid w:val="00472599"/>
    <w:rsid w:val="004726DD"/>
    <w:rsid w:val="00472EDF"/>
    <w:rsid w:val="004730A6"/>
    <w:rsid w:val="00473507"/>
    <w:rsid w:val="00473EA3"/>
    <w:rsid w:val="00473FFC"/>
    <w:rsid w:val="004751AB"/>
    <w:rsid w:val="00475720"/>
    <w:rsid w:val="0047601F"/>
    <w:rsid w:val="004760C1"/>
    <w:rsid w:val="00476D28"/>
    <w:rsid w:val="00477A76"/>
    <w:rsid w:val="004800FD"/>
    <w:rsid w:val="004804A5"/>
    <w:rsid w:val="00481F94"/>
    <w:rsid w:val="00482FB5"/>
    <w:rsid w:val="004831A2"/>
    <w:rsid w:val="0048435F"/>
    <w:rsid w:val="00484ED1"/>
    <w:rsid w:val="0048562E"/>
    <w:rsid w:val="00485AC3"/>
    <w:rsid w:val="00485C61"/>
    <w:rsid w:val="00487031"/>
    <w:rsid w:val="00487A6D"/>
    <w:rsid w:val="004906C4"/>
    <w:rsid w:val="0049080B"/>
    <w:rsid w:val="00491171"/>
    <w:rsid w:val="0049164C"/>
    <w:rsid w:val="00491A5F"/>
    <w:rsid w:val="00491F36"/>
    <w:rsid w:val="004923F4"/>
    <w:rsid w:val="0049352E"/>
    <w:rsid w:val="00493A6F"/>
    <w:rsid w:val="004950C6"/>
    <w:rsid w:val="00495848"/>
    <w:rsid w:val="00495C60"/>
    <w:rsid w:val="00495FA3"/>
    <w:rsid w:val="00496150"/>
    <w:rsid w:val="004968E5"/>
    <w:rsid w:val="00496DF9"/>
    <w:rsid w:val="004A034A"/>
    <w:rsid w:val="004A08A1"/>
    <w:rsid w:val="004A3B2E"/>
    <w:rsid w:val="004A3FAD"/>
    <w:rsid w:val="004A4473"/>
    <w:rsid w:val="004A4656"/>
    <w:rsid w:val="004A52C5"/>
    <w:rsid w:val="004A5C7E"/>
    <w:rsid w:val="004A5F8F"/>
    <w:rsid w:val="004A66B5"/>
    <w:rsid w:val="004A7728"/>
    <w:rsid w:val="004B1D39"/>
    <w:rsid w:val="004B2665"/>
    <w:rsid w:val="004B34F6"/>
    <w:rsid w:val="004B45DD"/>
    <w:rsid w:val="004B50BD"/>
    <w:rsid w:val="004B50E7"/>
    <w:rsid w:val="004B51BD"/>
    <w:rsid w:val="004B58AF"/>
    <w:rsid w:val="004B6880"/>
    <w:rsid w:val="004B6CBC"/>
    <w:rsid w:val="004B6FDB"/>
    <w:rsid w:val="004C02F0"/>
    <w:rsid w:val="004C06FC"/>
    <w:rsid w:val="004C17E8"/>
    <w:rsid w:val="004C2B19"/>
    <w:rsid w:val="004C2F73"/>
    <w:rsid w:val="004C2FC0"/>
    <w:rsid w:val="004C337B"/>
    <w:rsid w:val="004C4AE6"/>
    <w:rsid w:val="004C6D69"/>
    <w:rsid w:val="004C782B"/>
    <w:rsid w:val="004D1454"/>
    <w:rsid w:val="004D14A4"/>
    <w:rsid w:val="004D1FBE"/>
    <w:rsid w:val="004D2E4C"/>
    <w:rsid w:val="004D4132"/>
    <w:rsid w:val="004D4267"/>
    <w:rsid w:val="004D568E"/>
    <w:rsid w:val="004D602E"/>
    <w:rsid w:val="004D60F6"/>
    <w:rsid w:val="004D6A09"/>
    <w:rsid w:val="004D73CF"/>
    <w:rsid w:val="004D79C0"/>
    <w:rsid w:val="004D7F4F"/>
    <w:rsid w:val="004E08EA"/>
    <w:rsid w:val="004E101E"/>
    <w:rsid w:val="004E105D"/>
    <w:rsid w:val="004E3071"/>
    <w:rsid w:val="004E3662"/>
    <w:rsid w:val="004E3B81"/>
    <w:rsid w:val="004E44FC"/>
    <w:rsid w:val="004E4D14"/>
    <w:rsid w:val="004E57D9"/>
    <w:rsid w:val="004E5BD7"/>
    <w:rsid w:val="004E612C"/>
    <w:rsid w:val="004E6BC3"/>
    <w:rsid w:val="004E712B"/>
    <w:rsid w:val="004E7673"/>
    <w:rsid w:val="004F05B0"/>
    <w:rsid w:val="004F081B"/>
    <w:rsid w:val="004F25B0"/>
    <w:rsid w:val="004F29E1"/>
    <w:rsid w:val="004F2EB7"/>
    <w:rsid w:val="004F3F34"/>
    <w:rsid w:val="004F4BF3"/>
    <w:rsid w:val="004F4E34"/>
    <w:rsid w:val="004F6A64"/>
    <w:rsid w:val="004F71E5"/>
    <w:rsid w:val="004F7D7C"/>
    <w:rsid w:val="0050013B"/>
    <w:rsid w:val="00502009"/>
    <w:rsid w:val="00503846"/>
    <w:rsid w:val="00503F26"/>
    <w:rsid w:val="00505436"/>
    <w:rsid w:val="00505CF5"/>
    <w:rsid w:val="00506CEA"/>
    <w:rsid w:val="00510214"/>
    <w:rsid w:val="005109EF"/>
    <w:rsid w:val="00510D66"/>
    <w:rsid w:val="0051306C"/>
    <w:rsid w:val="00514A5A"/>
    <w:rsid w:val="00515322"/>
    <w:rsid w:val="005154EC"/>
    <w:rsid w:val="00515715"/>
    <w:rsid w:val="00516DBF"/>
    <w:rsid w:val="00516FDF"/>
    <w:rsid w:val="005179BB"/>
    <w:rsid w:val="00517D94"/>
    <w:rsid w:val="005200BB"/>
    <w:rsid w:val="00520282"/>
    <w:rsid w:val="00520E25"/>
    <w:rsid w:val="005237D1"/>
    <w:rsid w:val="00524977"/>
    <w:rsid w:val="00524A45"/>
    <w:rsid w:val="00524E5B"/>
    <w:rsid w:val="00524E9C"/>
    <w:rsid w:val="00525097"/>
    <w:rsid w:val="00526AAB"/>
    <w:rsid w:val="00526C05"/>
    <w:rsid w:val="00527046"/>
    <w:rsid w:val="00527E9B"/>
    <w:rsid w:val="005301A8"/>
    <w:rsid w:val="00530EC3"/>
    <w:rsid w:val="00531AA1"/>
    <w:rsid w:val="00531DBC"/>
    <w:rsid w:val="0053324B"/>
    <w:rsid w:val="00533835"/>
    <w:rsid w:val="0053478F"/>
    <w:rsid w:val="005349E4"/>
    <w:rsid w:val="005370E2"/>
    <w:rsid w:val="005400E5"/>
    <w:rsid w:val="00540224"/>
    <w:rsid w:val="0054036F"/>
    <w:rsid w:val="0054192F"/>
    <w:rsid w:val="00541E1C"/>
    <w:rsid w:val="005438BA"/>
    <w:rsid w:val="00544A90"/>
    <w:rsid w:val="00544E24"/>
    <w:rsid w:val="005459EC"/>
    <w:rsid w:val="00545E17"/>
    <w:rsid w:val="005465D9"/>
    <w:rsid w:val="0054735D"/>
    <w:rsid w:val="005476E0"/>
    <w:rsid w:val="0055006E"/>
    <w:rsid w:val="00550E1A"/>
    <w:rsid w:val="00552107"/>
    <w:rsid w:val="00553035"/>
    <w:rsid w:val="00553B9C"/>
    <w:rsid w:val="00554FCD"/>
    <w:rsid w:val="005559CA"/>
    <w:rsid w:val="00555A3F"/>
    <w:rsid w:val="0055606E"/>
    <w:rsid w:val="00556575"/>
    <w:rsid w:val="00556ADB"/>
    <w:rsid w:val="00557417"/>
    <w:rsid w:val="00557515"/>
    <w:rsid w:val="00557D83"/>
    <w:rsid w:val="0056060D"/>
    <w:rsid w:val="00560A7E"/>
    <w:rsid w:val="00560C7D"/>
    <w:rsid w:val="0056106B"/>
    <w:rsid w:val="00562AA2"/>
    <w:rsid w:val="00566232"/>
    <w:rsid w:val="005669C1"/>
    <w:rsid w:val="00566C17"/>
    <w:rsid w:val="00570152"/>
    <w:rsid w:val="005710A9"/>
    <w:rsid w:val="005714B7"/>
    <w:rsid w:val="00571592"/>
    <w:rsid w:val="00571D35"/>
    <w:rsid w:val="00572402"/>
    <w:rsid w:val="0057251C"/>
    <w:rsid w:val="00572CA0"/>
    <w:rsid w:val="005736E0"/>
    <w:rsid w:val="00573974"/>
    <w:rsid w:val="00574656"/>
    <w:rsid w:val="0057528B"/>
    <w:rsid w:val="0057537C"/>
    <w:rsid w:val="0057611F"/>
    <w:rsid w:val="005768EA"/>
    <w:rsid w:val="005820F9"/>
    <w:rsid w:val="00583B75"/>
    <w:rsid w:val="00584C8E"/>
    <w:rsid w:val="00584CE4"/>
    <w:rsid w:val="00584F49"/>
    <w:rsid w:val="00585384"/>
    <w:rsid w:val="00585F87"/>
    <w:rsid w:val="005866AB"/>
    <w:rsid w:val="00586C9B"/>
    <w:rsid w:val="00586DDE"/>
    <w:rsid w:val="00587898"/>
    <w:rsid w:val="00590A00"/>
    <w:rsid w:val="00590AC8"/>
    <w:rsid w:val="0059128D"/>
    <w:rsid w:val="0059130A"/>
    <w:rsid w:val="00591C0D"/>
    <w:rsid w:val="00592C0C"/>
    <w:rsid w:val="00592F8F"/>
    <w:rsid w:val="0059367A"/>
    <w:rsid w:val="00593740"/>
    <w:rsid w:val="005939E3"/>
    <w:rsid w:val="00594010"/>
    <w:rsid w:val="005940DD"/>
    <w:rsid w:val="00594186"/>
    <w:rsid w:val="00594298"/>
    <w:rsid w:val="00594741"/>
    <w:rsid w:val="00594ACB"/>
    <w:rsid w:val="005954E3"/>
    <w:rsid w:val="0059608A"/>
    <w:rsid w:val="00596290"/>
    <w:rsid w:val="00596D57"/>
    <w:rsid w:val="005974F3"/>
    <w:rsid w:val="00597751"/>
    <w:rsid w:val="005A109E"/>
    <w:rsid w:val="005A14BC"/>
    <w:rsid w:val="005A24DA"/>
    <w:rsid w:val="005A28AD"/>
    <w:rsid w:val="005A3D16"/>
    <w:rsid w:val="005A5595"/>
    <w:rsid w:val="005A627C"/>
    <w:rsid w:val="005A6780"/>
    <w:rsid w:val="005B02C1"/>
    <w:rsid w:val="005B1137"/>
    <w:rsid w:val="005B1731"/>
    <w:rsid w:val="005B1A46"/>
    <w:rsid w:val="005B473A"/>
    <w:rsid w:val="005B4DD9"/>
    <w:rsid w:val="005B4EED"/>
    <w:rsid w:val="005B517C"/>
    <w:rsid w:val="005B5549"/>
    <w:rsid w:val="005B55C2"/>
    <w:rsid w:val="005B56BB"/>
    <w:rsid w:val="005B6E51"/>
    <w:rsid w:val="005B7704"/>
    <w:rsid w:val="005B7ACD"/>
    <w:rsid w:val="005C0D84"/>
    <w:rsid w:val="005C20C8"/>
    <w:rsid w:val="005C3139"/>
    <w:rsid w:val="005C3845"/>
    <w:rsid w:val="005C3968"/>
    <w:rsid w:val="005C3C5B"/>
    <w:rsid w:val="005C3C68"/>
    <w:rsid w:val="005C49F7"/>
    <w:rsid w:val="005C5A83"/>
    <w:rsid w:val="005C753C"/>
    <w:rsid w:val="005C7751"/>
    <w:rsid w:val="005D1048"/>
    <w:rsid w:val="005D1A40"/>
    <w:rsid w:val="005D2788"/>
    <w:rsid w:val="005D3A40"/>
    <w:rsid w:val="005D3A4C"/>
    <w:rsid w:val="005D419B"/>
    <w:rsid w:val="005D46DA"/>
    <w:rsid w:val="005D4A2A"/>
    <w:rsid w:val="005D4EBB"/>
    <w:rsid w:val="005E01CA"/>
    <w:rsid w:val="005E064F"/>
    <w:rsid w:val="005E2C75"/>
    <w:rsid w:val="005E2C86"/>
    <w:rsid w:val="005E2D66"/>
    <w:rsid w:val="005E30E8"/>
    <w:rsid w:val="005E3B1E"/>
    <w:rsid w:val="005E4507"/>
    <w:rsid w:val="005E461D"/>
    <w:rsid w:val="005E52DF"/>
    <w:rsid w:val="005E5D84"/>
    <w:rsid w:val="005E5F91"/>
    <w:rsid w:val="005E7FB4"/>
    <w:rsid w:val="005F17D2"/>
    <w:rsid w:val="005F18A9"/>
    <w:rsid w:val="005F2420"/>
    <w:rsid w:val="005F251F"/>
    <w:rsid w:val="005F44EE"/>
    <w:rsid w:val="005F4ACA"/>
    <w:rsid w:val="005F4F2B"/>
    <w:rsid w:val="005F6C27"/>
    <w:rsid w:val="005F75D6"/>
    <w:rsid w:val="005F76A6"/>
    <w:rsid w:val="005F7BBD"/>
    <w:rsid w:val="00601157"/>
    <w:rsid w:val="006029DF"/>
    <w:rsid w:val="006036F8"/>
    <w:rsid w:val="0060386C"/>
    <w:rsid w:val="00605A35"/>
    <w:rsid w:val="00605F2C"/>
    <w:rsid w:val="00606514"/>
    <w:rsid w:val="00606CA8"/>
    <w:rsid w:val="006072E0"/>
    <w:rsid w:val="00607AF4"/>
    <w:rsid w:val="0061299F"/>
    <w:rsid w:val="00615627"/>
    <w:rsid w:val="00615EB8"/>
    <w:rsid w:val="00616069"/>
    <w:rsid w:val="00616D77"/>
    <w:rsid w:val="00617892"/>
    <w:rsid w:val="00617D61"/>
    <w:rsid w:val="00620683"/>
    <w:rsid w:val="00621F6A"/>
    <w:rsid w:val="006227E0"/>
    <w:rsid w:val="00622A11"/>
    <w:rsid w:val="00622D13"/>
    <w:rsid w:val="0062309B"/>
    <w:rsid w:val="00624DC6"/>
    <w:rsid w:val="00625A4A"/>
    <w:rsid w:val="00625D27"/>
    <w:rsid w:val="006305E0"/>
    <w:rsid w:val="006307AF"/>
    <w:rsid w:val="00630E0B"/>
    <w:rsid w:val="00631711"/>
    <w:rsid w:val="006318CA"/>
    <w:rsid w:val="00631DBC"/>
    <w:rsid w:val="006339E7"/>
    <w:rsid w:val="006341F6"/>
    <w:rsid w:val="00635C7F"/>
    <w:rsid w:val="00640D07"/>
    <w:rsid w:val="00642AAC"/>
    <w:rsid w:val="00642F4B"/>
    <w:rsid w:val="00645DF9"/>
    <w:rsid w:val="006476E0"/>
    <w:rsid w:val="00651CD9"/>
    <w:rsid w:val="00651E7B"/>
    <w:rsid w:val="00651FD0"/>
    <w:rsid w:val="00652059"/>
    <w:rsid w:val="006521FD"/>
    <w:rsid w:val="00652998"/>
    <w:rsid w:val="006542E5"/>
    <w:rsid w:val="00654599"/>
    <w:rsid w:val="006552C2"/>
    <w:rsid w:val="006558EA"/>
    <w:rsid w:val="00655CBC"/>
    <w:rsid w:val="0065655F"/>
    <w:rsid w:val="006569B0"/>
    <w:rsid w:val="006576BF"/>
    <w:rsid w:val="0066072F"/>
    <w:rsid w:val="00660AE5"/>
    <w:rsid w:val="006615F6"/>
    <w:rsid w:val="00662C2B"/>
    <w:rsid w:val="00663F1C"/>
    <w:rsid w:val="00664843"/>
    <w:rsid w:val="00665A8A"/>
    <w:rsid w:val="00665BA3"/>
    <w:rsid w:val="0066707D"/>
    <w:rsid w:val="0067002F"/>
    <w:rsid w:val="00672741"/>
    <w:rsid w:val="00672A2A"/>
    <w:rsid w:val="00672F74"/>
    <w:rsid w:val="006739AB"/>
    <w:rsid w:val="00674311"/>
    <w:rsid w:val="00674D8B"/>
    <w:rsid w:val="00674EF3"/>
    <w:rsid w:val="0067506C"/>
    <w:rsid w:val="00676045"/>
    <w:rsid w:val="00676596"/>
    <w:rsid w:val="006769E7"/>
    <w:rsid w:val="00680DCE"/>
    <w:rsid w:val="0068329F"/>
    <w:rsid w:val="006837A2"/>
    <w:rsid w:val="00683D10"/>
    <w:rsid w:val="00684CD5"/>
    <w:rsid w:val="006850A2"/>
    <w:rsid w:val="00685448"/>
    <w:rsid w:val="00685C00"/>
    <w:rsid w:val="00685F1A"/>
    <w:rsid w:val="006865A8"/>
    <w:rsid w:val="00686720"/>
    <w:rsid w:val="006867FF"/>
    <w:rsid w:val="00690D0A"/>
    <w:rsid w:val="006912C2"/>
    <w:rsid w:val="00691421"/>
    <w:rsid w:val="00692923"/>
    <w:rsid w:val="00693A09"/>
    <w:rsid w:val="00693AC8"/>
    <w:rsid w:val="00694738"/>
    <w:rsid w:val="00694863"/>
    <w:rsid w:val="0069506E"/>
    <w:rsid w:val="006950A9"/>
    <w:rsid w:val="00695B99"/>
    <w:rsid w:val="00695DD6"/>
    <w:rsid w:val="0069629F"/>
    <w:rsid w:val="00696708"/>
    <w:rsid w:val="00697255"/>
    <w:rsid w:val="00697FC2"/>
    <w:rsid w:val="006A08E0"/>
    <w:rsid w:val="006A1C75"/>
    <w:rsid w:val="006A1DD1"/>
    <w:rsid w:val="006A3607"/>
    <w:rsid w:val="006A53A1"/>
    <w:rsid w:val="006A5477"/>
    <w:rsid w:val="006A7993"/>
    <w:rsid w:val="006A9C42"/>
    <w:rsid w:val="006B07ED"/>
    <w:rsid w:val="006B20B9"/>
    <w:rsid w:val="006B2C21"/>
    <w:rsid w:val="006B2CCF"/>
    <w:rsid w:val="006B2D4E"/>
    <w:rsid w:val="006B3601"/>
    <w:rsid w:val="006B3763"/>
    <w:rsid w:val="006B45F4"/>
    <w:rsid w:val="006B48AA"/>
    <w:rsid w:val="006B4BC3"/>
    <w:rsid w:val="006B5C93"/>
    <w:rsid w:val="006B63E1"/>
    <w:rsid w:val="006B695A"/>
    <w:rsid w:val="006B6D6C"/>
    <w:rsid w:val="006B75CE"/>
    <w:rsid w:val="006B7602"/>
    <w:rsid w:val="006C0605"/>
    <w:rsid w:val="006C2BF5"/>
    <w:rsid w:val="006C30A4"/>
    <w:rsid w:val="006C3BC9"/>
    <w:rsid w:val="006C42C3"/>
    <w:rsid w:val="006C5AAF"/>
    <w:rsid w:val="006C6BD7"/>
    <w:rsid w:val="006C742A"/>
    <w:rsid w:val="006C762C"/>
    <w:rsid w:val="006C7C3D"/>
    <w:rsid w:val="006C7D8F"/>
    <w:rsid w:val="006C7E92"/>
    <w:rsid w:val="006D0C77"/>
    <w:rsid w:val="006D2ACF"/>
    <w:rsid w:val="006D2D2A"/>
    <w:rsid w:val="006D3974"/>
    <w:rsid w:val="006D3B74"/>
    <w:rsid w:val="006D51DA"/>
    <w:rsid w:val="006D5BEE"/>
    <w:rsid w:val="006D5FF2"/>
    <w:rsid w:val="006D6130"/>
    <w:rsid w:val="006D6CC9"/>
    <w:rsid w:val="006E0274"/>
    <w:rsid w:val="006E06CB"/>
    <w:rsid w:val="006E1078"/>
    <w:rsid w:val="006E17D2"/>
    <w:rsid w:val="006E3274"/>
    <w:rsid w:val="006E37DF"/>
    <w:rsid w:val="006E48A1"/>
    <w:rsid w:val="006E48DA"/>
    <w:rsid w:val="006E501F"/>
    <w:rsid w:val="006E5361"/>
    <w:rsid w:val="006E5852"/>
    <w:rsid w:val="006E5C27"/>
    <w:rsid w:val="006F142D"/>
    <w:rsid w:val="006F3140"/>
    <w:rsid w:val="006F35C8"/>
    <w:rsid w:val="006F396A"/>
    <w:rsid w:val="006F3BE9"/>
    <w:rsid w:val="006F4C47"/>
    <w:rsid w:val="006F598D"/>
    <w:rsid w:val="006F5A09"/>
    <w:rsid w:val="006F6B7E"/>
    <w:rsid w:val="006F6B81"/>
    <w:rsid w:val="006F7FE5"/>
    <w:rsid w:val="00700695"/>
    <w:rsid w:val="00700873"/>
    <w:rsid w:val="00701B33"/>
    <w:rsid w:val="00701C6F"/>
    <w:rsid w:val="00701E6E"/>
    <w:rsid w:val="00702075"/>
    <w:rsid w:val="00702E42"/>
    <w:rsid w:val="00703792"/>
    <w:rsid w:val="00704186"/>
    <w:rsid w:val="00704524"/>
    <w:rsid w:val="0070462D"/>
    <w:rsid w:val="00704850"/>
    <w:rsid w:val="00704FAE"/>
    <w:rsid w:val="007056B8"/>
    <w:rsid w:val="00705DCA"/>
    <w:rsid w:val="007064EE"/>
    <w:rsid w:val="00707832"/>
    <w:rsid w:val="00707EA9"/>
    <w:rsid w:val="00710589"/>
    <w:rsid w:val="007115EE"/>
    <w:rsid w:val="00712A1E"/>
    <w:rsid w:val="00712B86"/>
    <w:rsid w:val="007131E5"/>
    <w:rsid w:val="00713358"/>
    <w:rsid w:val="00713B99"/>
    <w:rsid w:val="00713DE4"/>
    <w:rsid w:val="007146BB"/>
    <w:rsid w:val="0071542C"/>
    <w:rsid w:val="007155BB"/>
    <w:rsid w:val="00715968"/>
    <w:rsid w:val="00717B29"/>
    <w:rsid w:val="00721D67"/>
    <w:rsid w:val="0072269D"/>
    <w:rsid w:val="00723F15"/>
    <w:rsid w:val="007249BA"/>
    <w:rsid w:val="007267BF"/>
    <w:rsid w:val="00726E59"/>
    <w:rsid w:val="00727340"/>
    <w:rsid w:val="0072796D"/>
    <w:rsid w:val="00727B32"/>
    <w:rsid w:val="00731110"/>
    <w:rsid w:val="0073257E"/>
    <w:rsid w:val="007335BF"/>
    <w:rsid w:val="00733FCE"/>
    <w:rsid w:val="0073404F"/>
    <w:rsid w:val="00734526"/>
    <w:rsid w:val="007348D7"/>
    <w:rsid w:val="00734AB0"/>
    <w:rsid w:val="00734BAD"/>
    <w:rsid w:val="00736514"/>
    <w:rsid w:val="00737371"/>
    <w:rsid w:val="00737391"/>
    <w:rsid w:val="0073796F"/>
    <w:rsid w:val="0074049D"/>
    <w:rsid w:val="00740F6D"/>
    <w:rsid w:val="007412FE"/>
    <w:rsid w:val="00742239"/>
    <w:rsid w:val="00742FAD"/>
    <w:rsid w:val="00743BDB"/>
    <w:rsid w:val="007443C4"/>
    <w:rsid w:val="00744913"/>
    <w:rsid w:val="00744925"/>
    <w:rsid w:val="00745CFB"/>
    <w:rsid w:val="007461DC"/>
    <w:rsid w:val="00746428"/>
    <w:rsid w:val="007504EC"/>
    <w:rsid w:val="0075078A"/>
    <w:rsid w:val="00750B07"/>
    <w:rsid w:val="0075275C"/>
    <w:rsid w:val="00752DBF"/>
    <w:rsid w:val="00754C4F"/>
    <w:rsid w:val="0075505F"/>
    <w:rsid w:val="007558E3"/>
    <w:rsid w:val="00755AE1"/>
    <w:rsid w:val="00755D15"/>
    <w:rsid w:val="00757334"/>
    <w:rsid w:val="00760BD3"/>
    <w:rsid w:val="007615AE"/>
    <w:rsid w:val="007622C2"/>
    <w:rsid w:val="00762389"/>
    <w:rsid w:val="00762680"/>
    <w:rsid w:val="00762BB2"/>
    <w:rsid w:val="00763975"/>
    <w:rsid w:val="00764933"/>
    <w:rsid w:val="00765349"/>
    <w:rsid w:val="00766919"/>
    <w:rsid w:val="007669CD"/>
    <w:rsid w:val="0076721B"/>
    <w:rsid w:val="0077037A"/>
    <w:rsid w:val="0077193D"/>
    <w:rsid w:val="00771BA0"/>
    <w:rsid w:val="007734D9"/>
    <w:rsid w:val="0077354B"/>
    <w:rsid w:val="00773B3F"/>
    <w:rsid w:val="007753A5"/>
    <w:rsid w:val="007756DC"/>
    <w:rsid w:val="0077602C"/>
    <w:rsid w:val="0077660F"/>
    <w:rsid w:val="007803BA"/>
    <w:rsid w:val="00780FE8"/>
    <w:rsid w:val="007816C8"/>
    <w:rsid w:val="007816E9"/>
    <w:rsid w:val="00781F71"/>
    <w:rsid w:val="00782FF8"/>
    <w:rsid w:val="00783EF6"/>
    <w:rsid w:val="00784E5C"/>
    <w:rsid w:val="00784F97"/>
    <w:rsid w:val="00785E6B"/>
    <w:rsid w:val="0078608F"/>
    <w:rsid w:val="007872EB"/>
    <w:rsid w:val="00787330"/>
    <w:rsid w:val="007877A8"/>
    <w:rsid w:val="00790002"/>
    <w:rsid w:val="00790286"/>
    <w:rsid w:val="00790738"/>
    <w:rsid w:val="00791346"/>
    <w:rsid w:val="00793477"/>
    <w:rsid w:val="0079367D"/>
    <w:rsid w:val="00793C2F"/>
    <w:rsid w:val="007969AF"/>
    <w:rsid w:val="00796BA0"/>
    <w:rsid w:val="007A05A7"/>
    <w:rsid w:val="007A0854"/>
    <w:rsid w:val="007A0B22"/>
    <w:rsid w:val="007A1F1D"/>
    <w:rsid w:val="007A210B"/>
    <w:rsid w:val="007A2285"/>
    <w:rsid w:val="007A2488"/>
    <w:rsid w:val="007A2B9D"/>
    <w:rsid w:val="007A429B"/>
    <w:rsid w:val="007A5DC7"/>
    <w:rsid w:val="007A6E6B"/>
    <w:rsid w:val="007B0628"/>
    <w:rsid w:val="007B0CE5"/>
    <w:rsid w:val="007B0D48"/>
    <w:rsid w:val="007B0ECA"/>
    <w:rsid w:val="007B141E"/>
    <w:rsid w:val="007B1BC9"/>
    <w:rsid w:val="007B20D7"/>
    <w:rsid w:val="007B23E8"/>
    <w:rsid w:val="007B2463"/>
    <w:rsid w:val="007B2B2C"/>
    <w:rsid w:val="007B41A3"/>
    <w:rsid w:val="007B695F"/>
    <w:rsid w:val="007B69F8"/>
    <w:rsid w:val="007B6DB4"/>
    <w:rsid w:val="007B7789"/>
    <w:rsid w:val="007C26FF"/>
    <w:rsid w:val="007C29F6"/>
    <w:rsid w:val="007C452F"/>
    <w:rsid w:val="007C4C55"/>
    <w:rsid w:val="007C59F3"/>
    <w:rsid w:val="007C5D2A"/>
    <w:rsid w:val="007C5F4B"/>
    <w:rsid w:val="007C624B"/>
    <w:rsid w:val="007C628A"/>
    <w:rsid w:val="007C6C47"/>
    <w:rsid w:val="007C7187"/>
    <w:rsid w:val="007C7354"/>
    <w:rsid w:val="007C7511"/>
    <w:rsid w:val="007C7664"/>
    <w:rsid w:val="007D0417"/>
    <w:rsid w:val="007D0F6C"/>
    <w:rsid w:val="007D1153"/>
    <w:rsid w:val="007D1F54"/>
    <w:rsid w:val="007D29C9"/>
    <w:rsid w:val="007D3350"/>
    <w:rsid w:val="007D335B"/>
    <w:rsid w:val="007D57EE"/>
    <w:rsid w:val="007D6103"/>
    <w:rsid w:val="007D63AB"/>
    <w:rsid w:val="007D697B"/>
    <w:rsid w:val="007D79F5"/>
    <w:rsid w:val="007D7B55"/>
    <w:rsid w:val="007D7EDF"/>
    <w:rsid w:val="007E0246"/>
    <w:rsid w:val="007E0A82"/>
    <w:rsid w:val="007E0AA5"/>
    <w:rsid w:val="007E0B1A"/>
    <w:rsid w:val="007E169F"/>
    <w:rsid w:val="007E1814"/>
    <w:rsid w:val="007E48AE"/>
    <w:rsid w:val="007E4CE6"/>
    <w:rsid w:val="007E5886"/>
    <w:rsid w:val="007E6475"/>
    <w:rsid w:val="007E65EC"/>
    <w:rsid w:val="007E6850"/>
    <w:rsid w:val="007E68FC"/>
    <w:rsid w:val="007E7462"/>
    <w:rsid w:val="007E7643"/>
    <w:rsid w:val="007E79E1"/>
    <w:rsid w:val="007E7CC9"/>
    <w:rsid w:val="007E7FFC"/>
    <w:rsid w:val="007F0632"/>
    <w:rsid w:val="007F09B3"/>
    <w:rsid w:val="007F1BDF"/>
    <w:rsid w:val="007F2DA7"/>
    <w:rsid w:val="007F3F56"/>
    <w:rsid w:val="007F4EA3"/>
    <w:rsid w:val="007F52F8"/>
    <w:rsid w:val="007F59F3"/>
    <w:rsid w:val="007F5A8E"/>
    <w:rsid w:val="007F6AF5"/>
    <w:rsid w:val="007F6C73"/>
    <w:rsid w:val="007F7596"/>
    <w:rsid w:val="00801070"/>
    <w:rsid w:val="008011D6"/>
    <w:rsid w:val="008039B1"/>
    <w:rsid w:val="00804548"/>
    <w:rsid w:val="0080494E"/>
    <w:rsid w:val="00806495"/>
    <w:rsid w:val="00806E9C"/>
    <w:rsid w:val="008076A9"/>
    <w:rsid w:val="008079B0"/>
    <w:rsid w:val="00810108"/>
    <w:rsid w:val="0081078A"/>
    <w:rsid w:val="00810813"/>
    <w:rsid w:val="00810E1F"/>
    <w:rsid w:val="008120EA"/>
    <w:rsid w:val="008124D0"/>
    <w:rsid w:val="00812C5B"/>
    <w:rsid w:val="0081343E"/>
    <w:rsid w:val="00814041"/>
    <w:rsid w:val="008140C5"/>
    <w:rsid w:val="0081424C"/>
    <w:rsid w:val="00815A97"/>
    <w:rsid w:val="0081743B"/>
    <w:rsid w:val="008179B5"/>
    <w:rsid w:val="00817D1F"/>
    <w:rsid w:val="008215E1"/>
    <w:rsid w:val="00824397"/>
    <w:rsid w:val="00824CD7"/>
    <w:rsid w:val="00825090"/>
    <w:rsid w:val="00826D5B"/>
    <w:rsid w:val="00826FC2"/>
    <w:rsid w:val="00827B91"/>
    <w:rsid w:val="00827CE3"/>
    <w:rsid w:val="00827F41"/>
    <w:rsid w:val="0083063A"/>
    <w:rsid w:val="008319F3"/>
    <w:rsid w:val="00831B1E"/>
    <w:rsid w:val="00831F27"/>
    <w:rsid w:val="00832145"/>
    <w:rsid w:val="0083322B"/>
    <w:rsid w:val="00833D56"/>
    <w:rsid w:val="00833F7D"/>
    <w:rsid w:val="0083648F"/>
    <w:rsid w:val="00837474"/>
    <w:rsid w:val="008375C8"/>
    <w:rsid w:val="008403AE"/>
    <w:rsid w:val="00840F02"/>
    <w:rsid w:val="00842F35"/>
    <w:rsid w:val="0084331E"/>
    <w:rsid w:val="008436FE"/>
    <w:rsid w:val="0084538E"/>
    <w:rsid w:val="00845590"/>
    <w:rsid w:val="00845CD8"/>
    <w:rsid w:val="00846272"/>
    <w:rsid w:val="00846507"/>
    <w:rsid w:val="008473D5"/>
    <w:rsid w:val="008508B9"/>
    <w:rsid w:val="00850BF5"/>
    <w:rsid w:val="00850D40"/>
    <w:rsid w:val="0085109A"/>
    <w:rsid w:val="00851640"/>
    <w:rsid w:val="00851BBA"/>
    <w:rsid w:val="00852C85"/>
    <w:rsid w:val="008533A3"/>
    <w:rsid w:val="008540E8"/>
    <w:rsid w:val="00854CCF"/>
    <w:rsid w:val="0085558B"/>
    <w:rsid w:val="008557EF"/>
    <w:rsid w:val="00856181"/>
    <w:rsid w:val="008567C6"/>
    <w:rsid w:val="00856ED9"/>
    <w:rsid w:val="0085720E"/>
    <w:rsid w:val="00857A05"/>
    <w:rsid w:val="00857D22"/>
    <w:rsid w:val="00857FE8"/>
    <w:rsid w:val="00860491"/>
    <w:rsid w:val="00860E93"/>
    <w:rsid w:val="0086220A"/>
    <w:rsid w:val="00862599"/>
    <w:rsid w:val="00862DB1"/>
    <w:rsid w:val="008638FC"/>
    <w:rsid w:val="00863CA7"/>
    <w:rsid w:val="0086439F"/>
    <w:rsid w:val="008649E8"/>
    <w:rsid w:val="008652F9"/>
    <w:rsid w:val="00865B0D"/>
    <w:rsid w:val="00865E36"/>
    <w:rsid w:val="008670FD"/>
    <w:rsid w:val="0087080C"/>
    <w:rsid w:val="00873D79"/>
    <w:rsid w:val="008741ED"/>
    <w:rsid w:val="00874207"/>
    <w:rsid w:val="008759BD"/>
    <w:rsid w:val="00875FFE"/>
    <w:rsid w:val="008808F9"/>
    <w:rsid w:val="00881029"/>
    <w:rsid w:val="00881517"/>
    <w:rsid w:val="0088456A"/>
    <w:rsid w:val="008866A4"/>
    <w:rsid w:val="0088674F"/>
    <w:rsid w:val="00887F53"/>
    <w:rsid w:val="0089282D"/>
    <w:rsid w:val="00892FEB"/>
    <w:rsid w:val="00893816"/>
    <w:rsid w:val="008938ED"/>
    <w:rsid w:val="008950F0"/>
    <w:rsid w:val="00895420"/>
    <w:rsid w:val="0089679C"/>
    <w:rsid w:val="00896A6C"/>
    <w:rsid w:val="008972DB"/>
    <w:rsid w:val="00897316"/>
    <w:rsid w:val="008A037E"/>
    <w:rsid w:val="008A2595"/>
    <w:rsid w:val="008A2CC6"/>
    <w:rsid w:val="008A33BB"/>
    <w:rsid w:val="008A348A"/>
    <w:rsid w:val="008A3FE7"/>
    <w:rsid w:val="008A4436"/>
    <w:rsid w:val="008A5E69"/>
    <w:rsid w:val="008A6DAA"/>
    <w:rsid w:val="008A6F85"/>
    <w:rsid w:val="008A79AE"/>
    <w:rsid w:val="008A7B2D"/>
    <w:rsid w:val="008B03DA"/>
    <w:rsid w:val="008B0812"/>
    <w:rsid w:val="008B0A4E"/>
    <w:rsid w:val="008B1C55"/>
    <w:rsid w:val="008B2117"/>
    <w:rsid w:val="008B5B1E"/>
    <w:rsid w:val="008B6D81"/>
    <w:rsid w:val="008B7127"/>
    <w:rsid w:val="008B7B9D"/>
    <w:rsid w:val="008B7EDA"/>
    <w:rsid w:val="008C00B8"/>
    <w:rsid w:val="008C1C5F"/>
    <w:rsid w:val="008C372E"/>
    <w:rsid w:val="008C3B82"/>
    <w:rsid w:val="008C3C1B"/>
    <w:rsid w:val="008C40EB"/>
    <w:rsid w:val="008C4BEA"/>
    <w:rsid w:val="008C4F0E"/>
    <w:rsid w:val="008C527D"/>
    <w:rsid w:val="008C5883"/>
    <w:rsid w:val="008C65CA"/>
    <w:rsid w:val="008C6A72"/>
    <w:rsid w:val="008D0627"/>
    <w:rsid w:val="008D194F"/>
    <w:rsid w:val="008D24C3"/>
    <w:rsid w:val="008D259C"/>
    <w:rsid w:val="008D3281"/>
    <w:rsid w:val="008D340B"/>
    <w:rsid w:val="008D36D5"/>
    <w:rsid w:val="008D39AA"/>
    <w:rsid w:val="008D4AAC"/>
    <w:rsid w:val="008D5AE5"/>
    <w:rsid w:val="008D6383"/>
    <w:rsid w:val="008D646A"/>
    <w:rsid w:val="008D6970"/>
    <w:rsid w:val="008D6F9F"/>
    <w:rsid w:val="008D77D6"/>
    <w:rsid w:val="008D7B42"/>
    <w:rsid w:val="008E03CA"/>
    <w:rsid w:val="008E077C"/>
    <w:rsid w:val="008E122F"/>
    <w:rsid w:val="008E17D0"/>
    <w:rsid w:val="008E2F0F"/>
    <w:rsid w:val="008E3B9A"/>
    <w:rsid w:val="008E4984"/>
    <w:rsid w:val="008E60E2"/>
    <w:rsid w:val="008E65A0"/>
    <w:rsid w:val="008E6FBF"/>
    <w:rsid w:val="008E7835"/>
    <w:rsid w:val="008F01A0"/>
    <w:rsid w:val="008F0A66"/>
    <w:rsid w:val="008F1301"/>
    <w:rsid w:val="008F18C5"/>
    <w:rsid w:val="008F24D1"/>
    <w:rsid w:val="008F2558"/>
    <w:rsid w:val="008F3C6C"/>
    <w:rsid w:val="008F47F5"/>
    <w:rsid w:val="008F48FE"/>
    <w:rsid w:val="008F4B61"/>
    <w:rsid w:val="008F53C1"/>
    <w:rsid w:val="008F562E"/>
    <w:rsid w:val="008F68C0"/>
    <w:rsid w:val="008F7E7B"/>
    <w:rsid w:val="0090095B"/>
    <w:rsid w:val="00900EFE"/>
    <w:rsid w:val="009028CD"/>
    <w:rsid w:val="00902CEC"/>
    <w:rsid w:val="00903488"/>
    <w:rsid w:val="00903545"/>
    <w:rsid w:val="00904082"/>
    <w:rsid w:val="00904D41"/>
    <w:rsid w:val="009050F6"/>
    <w:rsid w:val="009065CC"/>
    <w:rsid w:val="00906CBA"/>
    <w:rsid w:val="00907A4C"/>
    <w:rsid w:val="00907FDC"/>
    <w:rsid w:val="00910D64"/>
    <w:rsid w:val="00911B62"/>
    <w:rsid w:val="00911FB6"/>
    <w:rsid w:val="009121A3"/>
    <w:rsid w:val="00912C86"/>
    <w:rsid w:val="0091306B"/>
    <w:rsid w:val="009150BC"/>
    <w:rsid w:val="009152C8"/>
    <w:rsid w:val="00915338"/>
    <w:rsid w:val="00915EC4"/>
    <w:rsid w:val="00916AE8"/>
    <w:rsid w:val="00916B30"/>
    <w:rsid w:val="0092064C"/>
    <w:rsid w:val="00920926"/>
    <w:rsid w:val="00921015"/>
    <w:rsid w:val="00921988"/>
    <w:rsid w:val="00921C54"/>
    <w:rsid w:val="00921F76"/>
    <w:rsid w:val="00922468"/>
    <w:rsid w:val="00922E60"/>
    <w:rsid w:val="00923E0C"/>
    <w:rsid w:val="009241C4"/>
    <w:rsid w:val="00924809"/>
    <w:rsid w:val="00924982"/>
    <w:rsid w:val="00924E47"/>
    <w:rsid w:val="00926000"/>
    <w:rsid w:val="00926A88"/>
    <w:rsid w:val="00926EE9"/>
    <w:rsid w:val="009273F6"/>
    <w:rsid w:val="00930E34"/>
    <w:rsid w:val="009310B0"/>
    <w:rsid w:val="009333F2"/>
    <w:rsid w:val="009337BA"/>
    <w:rsid w:val="00933E44"/>
    <w:rsid w:val="0093456C"/>
    <w:rsid w:val="00934783"/>
    <w:rsid w:val="009364FE"/>
    <w:rsid w:val="00937ADF"/>
    <w:rsid w:val="009405B0"/>
    <w:rsid w:val="00940945"/>
    <w:rsid w:val="009415B0"/>
    <w:rsid w:val="00943BC7"/>
    <w:rsid w:val="00945274"/>
    <w:rsid w:val="00945909"/>
    <w:rsid w:val="00945B48"/>
    <w:rsid w:val="00945C1C"/>
    <w:rsid w:val="00945FE5"/>
    <w:rsid w:val="0094603B"/>
    <w:rsid w:val="00947AEF"/>
    <w:rsid w:val="0095217F"/>
    <w:rsid w:val="00952BFC"/>
    <w:rsid w:val="00953820"/>
    <w:rsid w:val="00953AFC"/>
    <w:rsid w:val="00953E86"/>
    <w:rsid w:val="00954934"/>
    <w:rsid w:val="00954C20"/>
    <w:rsid w:val="009550A9"/>
    <w:rsid w:val="00955D2F"/>
    <w:rsid w:val="00955EFF"/>
    <w:rsid w:val="00956141"/>
    <w:rsid w:val="009575C9"/>
    <w:rsid w:val="00960B95"/>
    <w:rsid w:val="00961721"/>
    <w:rsid w:val="00962974"/>
    <w:rsid w:val="009630E2"/>
    <w:rsid w:val="0096494C"/>
    <w:rsid w:val="00964D61"/>
    <w:rsid w:val="00964F44"/>
    <w:rsid w:val="009650D6"/>
    <w:rsid w:val="009663D1"/>
    <w:rsid w:val="00966543"/>
    <w:rsid w:val="00966BBB"/>
    <w:rsid w:val="0097016E"/>
    <w:rsid w:val="009704E0"/>
    <w:rsid w:val="009706D5"/>
    <w:rsid w:val="00971F42"/>
    <w:rsid w:val="00973524"/>
    <w:rsid w:val="009749FC"/>
    <w:rsid w:val="009753E8"/>
    <w:rsid w:val="00975855"/>
    <w:rsid w:val="00975D46"/>
    <w:rsid w:val="00975EB7"/>
    <w:rsid w:val="0097684E"/>
    <w:rsid w:val="00976B9D"/>
    <w:rsid w:val="00976EDA"/>
    <w:rsid w:val="0098026E"/>
    <w:rsid w:val="00981447"/>
    <w:rsid w:val="0098144B"/>
    <w:rsid w:val="00981A46"/>
    <w:rsid w:val="00982367"/>
    <w:rsid w:val="00982D25"/>
    <w:rsid w:val="0098484D"/>
    <w:rsid w:val="009852E1"/>
    <w:rsid w:val="0098585B"/>
    <w:rsid w:val="009866BF"/>
    <w:rsid w:val="00987028"/>
    <w:rsid w:val="00987708"/>
    <w:rsid w:val="00987F93"/>
    <w:rsid w:val="0099057E"/>
    <w:rsid w:val="00991072"/>
    <w:rsid w:val="00992085"/>
    <w:rsid w:val="00992153"/>
    <w:rsid w:val="00994D39"/>
    <w:rsid w:val="00995677"/>
    <w:rsid w:val="00995DA2"/>
    <w:rsid w:val="009965A6"/>
    <w:rsid w:val="00996B82"/>
    <w:rsid w:val="0099772D"/>
    <w:rsid w:val="00997E12"/>
    <w:rsid w:val="009A0C83"/>
    <w:rsid w:val="009A0FA6"/>
    <w:rsid w:val="009A0FB1"/>
    <w:rsid w:val="009A13A9"/>
    <w:rsid w:val="009A1A7E"/>
    <w:rsid w:val="009A24BE"/>
    <w:rsid w:val="009A2727"/>
    <w:rsid w:val="009A2789"/>
    <w:rsid w:val="009A350D"/>
    <w:rsid w:val="009A4088"/>
    <w:rsid w:val="009A561F"/>
    <w:rsid w:val="009A668B"/>
    <w:rsid w:val="009A69FD"/>
    <w:rsid w:val="009A7624"/>
    <w:rsid w:val="009A763A"/>
    <w:rsid w:val="009A76AA"/>
    <w:rsid w:val="009A7CFA"/>
    <w:rsid w:val="009B019A"/>
    <w:rsid w:val="009B1377"/>
    <w:rsid w:val="009B1690"/>
    <w:rsid w:val="009B2C1B"/>
    <w:rsid w:val="009B3386"/>
    <w:rsid w:val="009B4896"/>
    <w:rsid w:val="009B519F"/>
    <w:rsid w:val="009B5553"/>
    <w:rsid w:val="009B606D"/>
    <w:rsid w:val="009B63B9"/>
    <w:rsid w:val="009B6CB9"/>
    <w:rsid w:val="009B7FFD"/>
    <w:rsid w:val="009C08A1"/>
    <w:rsid w:val="009C0F52"/>
    <w:rsid w:val="009C1997"/>
    <w:rsid w:val="009C2C21"/>
    <w:rsid w:val="009C3AEB"/>
    <w:rsid w:val="009C6BEC"/>
    <w:rsid w:val="009C7506"/>
    <w:rsid w:val="009C7916"/>
    <w:rsid w:val="009D1B7B"/>
    <w:rsid w:val="009D1C95"/>
    <w:rsid w:val="009D306D"/>
    <w:rsid w:val="009D32E5"/>
    <w:rsid w:val="009D3B3A"/>
    <w:rsid w:val="009D460A"/>
    <w:rsid w:val="009D6786"/>
    <w:rsid w:val="009D68E9"/>
    <w:rsid w:val="009D6C5F"/>
    <w:rsid w:val="009D733B"/>
    <w:rsid w:val="009E0329"/>
    <w:rsid w:val="009E1A62"/>
    <w:rsid w:val="009E2DF7"/>
    <w:rsid w:val="009E2EA5"/>
    <w:rsid w:val="009E308C"/>
    <w:rsid w:val="009E368A"/>
    <w:rsid w:val="009E3A96"/>
    <w:rsid w:val="009E3F5C"/>
    <w:rsid w:val="009E41C4"/>
    <w:rsid w:val="009E6758"/>
    <w:rsid w:val="009E7167"/>
    <w:rsid w:val="009E7977"/>
    <w:rsid w:val="009F079C"/>
    <w:rsid w:val="009F0FB7"/>
    <w:rsid w:val="009F1E10"/>
    <w:rsid w:val="009F1E21"/>
    <w:rsid w:val="009F2617"/>
    <w:rsid w:val="009F3220"/>
    <w:rsid w:val="009F3D26"/>
    <w:rsid w:val="009F4BBB"/>
    <w:rsid w:val="009F6FE5"/>
    <w:rsid w:val="009F7219"/>
    <w:rsid w:val="009F7462"/>
    <w:rsid w:val="009F7E66"/>
    <w:rsid w:val="00A008DB"/>
    <w:rsid w:val="00A01157"/>
    <w:rsid w:val="00A031C0"/>
    <w:rsid w:val="00A03393"/>
    <w:rsid w:val="00A04B37"/>
    <w:rsid w:val="00A0537A"/>
    <w:rsid w:val="00A05380"/>
    <w:rsid w:val="00A05849"/>
    <w:rsid w:val="00A05A98"/>
    <w:rsid w:val="00A05CBE"/>
    <w:rsid w:val="00A060EF"/>
    <w:rsid w:val="00A06457"/>
    <w:rsid w:val="00A069A9"/>
    <w:rsid w:val="00A07CFE"/>
    <w:rsid w:val="00A10764"/>
    <w:rsid w:val="00A10820"/>
    <w:rsid w:val="00A11860"/>
    <w:rsid w:val="00A120A0"/>
    <w:rsid w:val="00A122F7"/>
    <w:rsid w:val="00A125E1"/>
    <w:rsid w:val="00A12FD8"/>
    <w:rsid w:val="00A13997"/>
    <w:rsid w:val="00A14C16"/>
    <w:rsid w:val="00A15911"/>
    <w:rsid w:val="00A1649E"/>
    <w:rsid w:val="00A16D68"/>
    <w:rsid w:val="00A205B1"/>
    <w:rsid w:val="00A22677"/>
    <w:rsid w:val="00A22902"/>
    <w:rsid w:val="00A230DD"/>
    <w:rsid w:val="00A234BB"/>
    <w:rsid w:val="00A23680"/>
    <w:rsid w:val="00A23A71"/>
    <w:rsid w:val="00A24249"/>
    <w:rsid w:val="00A25180"/>
    <w:rsid w:val="00A25E62"/>
    <w:rsid w:val="00A264D5"/>
    <w:rsid w:val="00A274C9"/>
    <w:rsid w:val="00A30C7B"/>
    <w:rsid w:val="00A3127D"/>
    <w:rsid w:val="00A32C20"/>
    <w:rsid w:val="00A3321A"/>
    <w:rsid w:val="00A33817"/>
    <w:rsid w:val="00A33BC2"/>
    <w:rsid w:val="00A34FFE"/>
    <w:rsid w:val="00A35647"/>
    <w:rsid w:val="00A36B6F"/>
    <w:rsid w:val="00A37409"/>
    <w:rsid w:val="00A3774F"/>
    <w:rsid w:val="00A41740"/>
    <w:rsid w:val="00A4294C"/>
    <w:rsid w:val="00A43548"/>
    <w:rsid w:val="00A43F0A"/>
    <w:rsid w:val="00A4548F"/>
    <w:rsid w:val="00A456B1"/>
    <w:rsid w:val="00A45925"/>
    <w:rsid w:val="00A46829"/>
    <w:rsid w:val="00A46BE0"/>
    <w:rsid w:val="00A50306"/>
    <w:rsid w:val="00A5055C"/>
    <w:rsid w:val="00A50A9E"/>
    <w:rsid w:val="00A51497"/>
    <w:rsid w:val="00A523BC"/>
    <w:rsid w:val="00A55515"/>
    <w:rsid w:val="00A56051"/>
    <w:rsid w:val="00A56ABD"/>
    <w:rsid w:val="00A605B0"/>
    <w:rsid w:val="00A60789"/>
    <w:rsid w:val="00A60F9E"/>
    <w:rsid w:val="00A616BD"/>
    <w:rsid w:val="00A6203E"/>
    <w:rsid w:val="00A629D1"/>
    <w:rsid w:val="00A63815"/>
    <w:rsid w:val="00A63B64"/>
    <w:rsid w:val="00A640B8"/>
    <w:rsid w:val="00A646D7"/>
    <w:rsid w:val="00A64FF0"/>
    <w:rsid w:val="00A66D55"/>
    <w:rsid w:val="00A70584"/>
    <w:rsid w:val="00A7133C"/>
    <w:rsid w:val="00A718D8"/>
    <w:rsid w:val="00A7458D"/>
    <w:rsid w:val="00A74BC5"/>
    <w:rsid w:val="00A74EE0"/>
    <w:rsid w:val="00A76DE7"/>
    <w:rsid w:val="00A76FEF"/>
    <w:rsid w:val="00A77A4D"/>
    <w:rsid w:val="00A8008B"/>
    <w:rsid w:val="00A80736"/>
    <w:rsid w:val="00A80765"/>
    <w:rsid w:val="00A8138C"/>
    <w:rsid w:val="00A81432"/>
    <w:rsid w:val="00A82B48"/>
    <w:rsid w:val="00A84161"/>
    <w:rsid w:val="00A84C16"/>
    <w:rsid w:val="00A853E3"/>
    <w:rsid w:val="00A86DFB"/>
    <w:rsid w:val="00A910FC"/>
    <w:rsid w:val="00A91DE0"/>
    <w:rsid w:val="00A92B22"/>
    <w:rsid w:val="00A942F1"/>
    <w:rsid w:val="00A9554D"/>
    <w:rsid w:val="00A95661"/>
    <w:rsid w:val="00A96469"/>
    <w:rsid w:val="00A96744"/>
    <w:rsid w:val="00A96C30"/>
    <w:rsid w:val="00A96FB1"/>
    <w:rsid w:val="00A9745C"/>
    <w:rsid w:val="00A976A6"/>
    <w:rsid w:val="00AA0E74"/>
    <w:rsid w:val="00AA10B4"/>
    <w:rsid w:val="00AA49AD"/>
    <w:rsid w:val="00AA49BA"/>
    <w:rsid w:val="00AA5BC7"/>
    <w:rsid w:val="00AA6199"/>
    <w:rsid w:val="00AA62F8"/>
    <w:rsid w:val="00AA70B3"/>
    <w:rsid w:val="00AB044C"/>
    <w:rsid w:val="00AB1006"/>
    <w:rsid w:val="00AB2829"/>
    <w:rsid w:val="00AB2A57"/>
    <w:rsid w:val="00AB2D54"/>
    <w:rsid w:val="00AB30F5"/>
    <w:rsid w:val="00AB3650"/>
    <w:rsid w:val="00AB3828"/>
    <w:rsid w:val="00AB3F6C"/>
    <w:rsid w:val="00AB461B"/>
    <w:rsid w:val="00AB4E37"/>
    <w:rsid w:val="00AB5A55"/>
    <w:rsid w:val="00AB61C0"/>
    <w:rsid w:val="00AB75CD"/>
    <w:rsid w:val="00AC038E"/>
    <w:rsid w:val="00AC04A4"/>
    <w:rsid w:val="00AC1705"/>
    <w:rsid w:val="00AC191B"/>
    <w:rsid w:val="00AC1DB2"/>
    <w:rsid w:val="00AC24E2"/>
    <w:rsid w:val="00AC25A3"/>
    <w:rsid w:val="00AC4370"/>
    <w:rsid w:val="00AC4CD0"/>
    <w:rsid w:val="00AC4D82"/>
    <w:rsid w:val="00AC4E72"/>
    <w:rsid w:val="00AC56BD"/>
    <w:rsid w:val="00AC57C9"/>
    <w:rsid w:val="00AC62B9"/>
    <w:rsid w:val="00AC6C3C"/>
    <w:rsid w:val="00AC6E8A"/>
    <w:rsid w:val="00AC70E2"/>
    <w:rsid w:val="00AC767F"/>
    <w:rsid w:val="00AD0604"/>
    <w:rsid w:val="00AD0B32"/>
    <w:rsid w:val="00AD1F1B"/>
    <w:rsid w:val="00AD2628"/>
    <w:rsid w:val="00AD3B25"/>
    <w:rsid w:val="00AD5433"/>
    <w:rsid w:val="00AD54ED"/>
    <w:rsid w:val="00AD674C"/>
    <w:rsid w:val="00AD6B51"/>
    <w:rsid w:val="00AD71D4"/>
    <w:rsid w:val="00AD71E5"/>
    <w:rsid w:val="00AD7500"/>
    <w:rsid w:val="00AD7575"/>
    <w:rsid w:val="00AD767C"/>
    <w:rsid w:val="00AD7F23"/>
    <w:rsid w:val="00AE1A30"/>
    <w:rsid w:val="00AE2A0F"/>
    <w:rsid w:val="00AE2D15"/>
    <w:rsid w:val="00AE2E20"/>
    <w:rsid w:val="00AE30CC"/>
    <w:rsid w:val="00AE3552"/>
    <w:rsid w:val="00AE4208"/>
    <w:rsid w:val="00AE4E44"/>
    <w:rsid w:val="00AE4E83"/>
    <w:rsid w:val="00AE5491"/>
    <w:rsid w:val="00AE7ACE"/>
    <w:rsid w:val="00AE7CAA"/>
    <w:rsid w:val="00AF0B83"/>
    <w:rsid w:val="00AF178E"/>
    <w:rsid w:val="00AF1B41"/>
    <w:rsid w:val="00AF1BEB"/>
    <w:rsid w:val="00AF1EF1"/>
    <w:rsid w:val="00AF24A0"/>
    <w:rsid w:val="00AF3212"/>
    <w:rsid w:val="00AF366F"/>
    <w:rsid w:val="00AF3EAE"/>
    <w:rsid w:val="00AF580E"/>
    <w:rsid w:val="00AF5D65"/>
    <w:rsid w:val="00AF6B28"/>
    <w:rsid w:val="00AF6D28"/>
    <w:rsid w:val="00AF6F27"/>
    <w:rsid w:val="00AF768D"/>
    <w:rsid w:val="00AF7A0B"/>
    <w:rsid w:val="00B0087C"/>
    <w:rsid w:val="00B00A71"/>
    <w:rsid w:val="00B01E52"/>
    <w:rsid w:val="00B03DCD"/>
    <w:rsid w:val="00B05C2F"/>
    <w:rsid w:val="00B0688D"/>
    <w:rsid w:val="00B06FD0"/>
    <w:rsid w:val="00B114CA"/>
    <w:rsid w:val="00B12730"/>
    <w:rsid w:val="00B12EBC"/>
    <w:rsid w:val="00B13E5F"/>
    <w:rsid w:val="00B1480E"/>
    <w:rsid w:val="00B15525"/>
    <w:rsid w:val="00B15CE8"/>
    <w:rsid w:val="00B16AEA"/>
    <w:rsid w:val="00B17367"/>
    <w:rsid w:val="00B179E4"/>
    <w:rsid w:val="00B17F41"/>
    <w:rsid w:val="00B202F0"/>
    <w:rsid w:val="00B20639"/>
    <w:rsid w:val="00B2105B"/>
    <w:rsid w:val="00B22044"/>
    <w:rsid w:val="00B22708"/>
    <w:rsid w:val="00B2282C"/>
    <w:rsid w:val="00B23FDB"/>
    <w:rsid w:val="00B2411A"/>
    <w:rsid w:val="00B251BE"/>
    <w:rsid w:val="00B265D0"/>
    <w:rsid w:val="00B26B58"/>
    <w:rsid w:val="00B30D14"/>
    <w:rsid w:val="00B316B0"/>
    <w:rsid w:val="00B31CB5"/>
    <w:rsid w:val="00B322BF"/>
    <w:rsid w:val="00B322CD"/>
    <w:rsid w:val="00B3385E"/>
    <w:rsid w:val="00B33977"/>
    <w:rsid w:val="00B37872"/>
    <w:rsid w:val="00B428CB"/>
    <w:rsid w:val="00B44811"/>
    <w:rsid w:val="00B45BAD"/>
    <w:rsid w:val="00B46BFE"/>
    <w:rsid w:val="00B47917"/>
    <w:rsid w:val="00B50137"/>
    <w:rsid w:val="00B528CA"/>
    <w:rsid w:val="00B53227"/>
    <w:rsid w:val="00B5336B"/>
    <w:rsid w:val="00B54279"/>
    <w:rsid w:val="00B5448B"/>
    <w:rsid w:val="00B54D98"/>
    <w:rsid w:val="00B55DD7"/>
    <w:rsid w:val="00B57008"/>
    <w:rsid w:val="00B57B5C"/>
    <w:rsid w:val="00B57F10"/>
    <w:rsid w:val="00B62013"/>
    <w:rsid w:val="00B63131"/>
    <w:rsid w:val="00B641EF"/>
    <w:rsid w:val="00B64CA0"/>
    <w:rsid w:val="00B65AA8"/>
    <w:rsid w:val="00B67687"/>
    <w:rsid w:val="00B67B8A"/>
    <w:rsid w:val="00B67DF9"/>
    <w:rsid w:val="00B67E59"/>
    <w:rsid w:val="00B67EE6"/>
    <w:rsid w:val="00B73E76"/>
    <w:rsid w:val="00B74929"/>
    <w:rsid w:val="00B749B8"/>
    <w:rsid w:val="00B752A7"/>
    <w:rsid w:val="00B75D70"/>
    <w:rsid w:val="00B7619A"/>
    <w:rsid w:val="00B80162"/>
    <w:rsid w:val="00B809E7"/>
    <w:rsid w:val="00B8236D"/>
    <w:rsid w:val="00B82456"/>
    <w:rsid w:val="00B8261E"/>
    <w:rsid w:val="00B82ADF"/>
    <w:rsid w:val="00B8339A"/>
    <w:rsid w:val="00B85C5F"/>
    <w:rsid w:val="00B8603A"/>
    <w:rsid w:val="00B86D37"/>
    <w:rsid w:val="00B90087"/>
    <w:rsid w:val="00B9022D"/>
    <w:rsid w:val="00B90837"/>
    <w:rsid w:val="00B910A7"/>
    <w:rsid w:val="00B911CD"/>
    <w:rsid w:val="00B91836"/>
    <w:rsid w:val="00B92945"/>
    <w:rsid w:val="00B92E95"/>
    <w:rsid w:val="00B938FD"/>
    <w:rsid w:val="00B94300"/>
    <w:rsid w:val="00B9473B"/>
    <w:rsid w:val="00B961A0"/>
    <w:rsid w:val="00B9734E"/>
    <w:rsid w:val="00BA00FF"/>
    <w:rsid w:val="00BA1EA8"/>
    <w:rsid w:val="00BA2BA3"/>
    <w:rsid w:val="00BA2E98"/>
    <w:rsid w:val="00BA2EC2"/>
    <w:rsid w:val="00BA55FC"/>
    <w:rsid w:val="00BA5C89"/>
    <w:rsid w:val="00BA61F1"/>
    <w:rsid w:val="00BA6D4B"/>
    <w:rsid w:val="00BB0206"/>
    <w:rsid w:val="00BB0767"/>
    <w:rsid w:val="00BB1138"/>
    <w:rsid w:val="00BB11D6"/>
    <w:rsid w:val="00BB1892"/>
    <w:rsid w:val="00BB21F0"/>
    <w:rsid w:val="00BB4215"/>
    <w:rsid w:val="00BB6C38"/>
    <w:rsid w:val="00BB7438"/>
    <w:rsid w:val="00BB7B21"/>
    <w:rsid w:val="00BC0374"/>
    <w:rsid w:val="00BC049C"/>
    <w:rsid w:val="00BC10F6"/>
    <w:rsid w:val="00BC1729"/>
    <w:rsid w:val="00BC2224"/>
    <w:rsid w:val="00BC2D2C"/>
    <w:rsid w:val="00BC35F9"/>
    <w:rsid w:val="00BC506D"/>
    <w:rsid w:val="00BC6167"/>
    <w:rsid w:val="00BC7098"/>
    <w:rsid w:val="00BC7306"/>
    <w:rsid w:val="00BC7BCC"/>
    <w:rsid w:val="00BD06C5"/>
    <w:rsid w:val="00BD1877"/>
    <w:rsid w:val="00BD2349"/>
    <w:rsid w:val="00BD3BDB"/>
    <w:rsid w:val="00BD441C"/>
    <w:rsid w:val="00BD515F"/>
    <w:rsid w:val="00BD6018"/>
    <w:rsid w:val="00BD63A0"/>
    <w:rsid w:val="00BE09EA"/>
    <w:rsid w:val="00BE287D"/>
    <w:rsid w:val="00BE2B0E"/>
    <w:rsid w:val="00BE3482"/>
    <w:rsid w:val="00BE3855"/>
    <w:rsid w:val="00BE41B4"/>
    <w:rsid w:val="00BE44E1"/>
    <w:rsid w:val="00BE4AFA"/>
    <w:rsid w:val="00BE564C"/>
    <w:rsid w:val="00BE64B1"/>
    <w:rsid w:val="00BE67B5"/>
    <w:rsid w:val="00BE7A37"/>
    <w:rsid w:val="00BF0637"/>
    <w:rsid w:val="00BF1A29"/>
    <w:rsid w:val="00BF1BDA"/>
    <w:rsid w:val="00BF1E8D"/>
    <w:rsid w:val="00BF22A2"/>
    <w:rsid w:val="00BF6C6E"/>
    <w:rsid w:val="00C000E5"/>
    <w:rsid w:val="00C0068C"/>
    <w:rsid w:val="00C006FC"/>
    <w:rsid w:val="00C0122A"/>
    <w:rsid w:val="00C02B71"/>
    <w:rsid w:val="00C02F55"/>
    <w:rsid w:val="00C0350F"/>
    <w:rsid w:val="00C03A6C"/>
    <w:rsid w:val="00C03E0E"/>
    <w:rsid w:val="00C04DA9"/>
    <w:rsid w:val="00C06420"/>
    <w:rsid w:val="00C0726D"/>
    <w:rsid w:val="00C10F42"/>
    <w:rsid w:val="00C11024"/>
    <w:rsid w:val="00C11F64"/>
    <w:rsid w:val="00C1249C"/>
    <w:rsid w:val="00C132D7"/>
    <w:rsid w:val="00C13C4A"/>
    <w:rsid w:val="00C13CA1"/>
    <w:rsid w:val="00C14731"/>
    <w:rsid w:val="00C149BA"/>
    <w:rsid w:val="00C15144"/>
    <w:rsid w:val="00C15482"/>
    <w:rsid w:val="00C2126C"/>
    <w:rsid w:val="00C21F63"/>
    <w:rsid w:val="00C22E0D"/>
    <w:rsid w:val="00C2509A"/>
    <w:rsid w:val="00C264B4"/>
    <w:rsid w:val="00C26583"/>
    <w:rsid w:val="00C26931"/>
    <w:rsid w:val="00C27D54"/>
    <w:rsid w:val="00C30E86"/>
    <w:rsid w:val="00C31DD5"/>
    <w:rsid w:val="00C32B93"/>
    <w:rsid w:val="00C32D52"/>
    <w:rsid w:val="00C33175"/>
    <w:rsid w:val="00C334E7"/>
    <w:rsid w:val="00C33821"/>
    <w:rsid w:val="00C33F41"/>
    <w:rsid w:val="00C33F66"/>
    <w:rsid w:val="00C35008"/>
    <w:rsid w:val="00C351A0"/>
    <w:rsid w:val="00C35C03"/>
    <w:rsid w:val="00C37B60"/>
    <w:rsid w:val="00C40096"/>
    <w:rsid w:val="00C4266C"/>
    <w:rsid w:val="00C43BAC"/>
    <w:rsid w:val="00C4401C"/>
    <w:rsid w:val="00C4639D"/>
    <w:rsid w:val="00C467CE"/>
    <w:rsid w:val="00C47032"/>
    <w:rsid w:val="00C47EEC"/>
    <w:rsid w:val="00C50AD3"/>
    <w:rsid w:val="00C5121C"/>
    <w:rsid w:val="00C51D1D"/>
    <w:rsid w:val="00C52FF0"/>
    <w:rsid w:val="00C532A3"/>
    <w:rsid w:val="00C535BC"/>
    <w:rsid w:val="00C537E3"/>
    <w:rsid w:val="00C540A7"/>
    <w:rsid w:val="00C541C6"/>
    <w:rsid w:val="00C544AD"/>
    <w:rsid w:val="00C549F3"/>
    <w:rsid w:val="00C552CE"/>
    <w:rsid w:val="00C553B1"/>
    <w:rsid w:val="00C556F2"/>
    <w:rsid w:val="00C55E22"/>
    <w:rsid w:val="00C56844"/>
    <w:rsid w:val="00C570ED"/>
    <w:rsid w:val="00C57B0E"/>
    <w:rsid w:val="00C57C65"/>
    <w:rsid w:val="00C60060"/>
    <w:rsid w:val="00C61210"/>
    <w:rsid w:val="00C620DD"/>
    <w:rsid w:val="00C622B2"/>
    <w:rsid w:val="00C623B5"/>
    <w:rsid w:val="00C624DF"/>
    <w:rsid w:val="00C62508"/>
    <w:rsid w:val="00C6301D"/>
    <w:rsid w:val="00C6377F"/>
    <w:rsid w:val="00C64B44"/>
    <w:rsid w:val="00C65469"/>
    <w:rsid w:val="00C672EA"/>
    <w:rsid w:val="00C67C2D"/>
    <w:rsid w:val="00C67EF5"/>
    <w:rsid w:val="00C70692"/>
    <w:rsid w:val="00C70E98"/>
    <w:rsid w:val="00C71071"/>
    <w:rsid w:val="00C71572"/>
    <w:rsid w:val="00C720CC"/>
    <w:rsid w:val="00C72C59"/>
    <w:rsid w:val="00C72F67"/>
    <w:rsid w:val="00C73B85"/>
    <w:rsid w:val="00C73BA9"/>
    <w:rsid w:val="00C73D3E"/>
    <w:rsid w:val="00C74077"/>
    <w:rsid w:val="00C75EE2"/>
    <w:rsid w:val="00C761E8"/>
    <w:rsid w:val="00C76B81"/>
    <w:rsid w:val="00C77309"/>
    <w:rsid w:val="00C809D5"/>
    <w:rsid w:val="00C8220F"/>
    <w:rsid w:val="00C82973"/>
    <w:rsid w:val="00C82D18"/>
    <w:rsid w:val="00C82D6F"/>
    <w:rsid w:val="00C835D4"/>
    <w:rsid w:val="00C83F31"/>
    <w:rsid w:val="00C8663E"/>
    <w:rsid w:val="00C905BB"/>
    <w:rsid w:val="00C93675"/>
    <w:rsid w:val="00C943DA"/>
    <w:rsid w:val="00C94645"/>
    <w:rsid w:val="00C94833"/>
    <w:rsid w:val="00C94CA6"/>
    <w:rsid w:val="00C95674"/>
    <w:rsid w:val="00C956A0"/>
    <w:rsid w:val="00C957A9"/>
    <w:rsid w:val="00C9580B"/>
    <w:rsid w:val="00C95B44"/>
    <w:rsid w:val="00C962BC"/>
    <w:rsid w:val="00C96469"/>
    <w:rsid w:val="00C96A49"/>
    <w:rsid w:val="00C97917"/>
    <w:rsid w:val="00CA02A1"/>
    <w:rsid w:val="00CA050F"/>
    <w:rsid w:val="00CA0766"/>
    <w:rsid w:val="00CA1877"/>
    <w:rsid w:val="00CA1D8B"/>
    <w:rsid w:val="00CA1F11"/>
    <w:rsid w:val="00CA2983"/>
    <w:rsid w:val="00CA2AA0"/>
    <w:rsid w:val="00CA509C"/>
    <w:rsid w:val="00CA54CE"/>
    <w:rsid w:val="00CA5D56"/>
    <w:rsid w:val="00CB12BA"/>
    <w:rsid w:val="00CB144F"/>
    <w:rsid w:val="00CB2884"/>
    <w:rsid w:val="00CB2B2D"/>
    <w:rsid w:val="00CB421A"/>
    <w:rsid w:val="00CB4B5E"/>
    <w:rsid w:val="00CB554F"/>
    <w:rsid w:val="00CB64F3"/>
    <w:rsid w:val="00CB6B29"/>
    <w:rsid w:val="00CB70A2"/>
    <w:rsid w:val="00CB7750"/>
    <w:rsid w:val="00CC0429"/>
    <w:rsid w:val="00CC0EEA"/>
    <w:rsid w:val="00CC0F33"/>
    <w:rsid w:val="00CC1930"/>
    <w:rsid w:val="00CC392F"/>
    <w:rsid w:val="00CC3D24"/>
    <w:rsid w:val="00CC438A"/>
    <w:rsid w:val="00CC4912"/>
    <w:rsid w:val="00CC6055"/>
    <w:rsid w:val="00CC75BF"/>
    <w:rsid w:val="00CC7C41"/>
    <w:rsid w:val="00CD025B"/>
    <w:rsid w:val="00CD0A6B"/>
    <w:rsid w:val="00CD1EFA"/>
    <w:rsid w:val="00CD206D"/>
    <w:rsid w:val="00CD25AE"/>
    <w:rsid w:val="00CD2A01"/>
    <w:rsid w:val="00CD3CC4"/>
    <w:rsid w:val="00CD42F4"/>
    <w:rsid w:val="00CD4ED3"/>
    <w:rsid w:val="00CD6C3E"/>
    <w:rsid w:val="00CD6F17"/>
    <w:rsid w:val="00CD709F"/>
    <w:rsid w:val="00CD75CC"/>
    <w:rsid w:val="00CD7807"/>
    <w:rsid w:val="00CD79E6"/>
    <w:rsid w:val="00CD7D11"/>
    <w:rsid w:val="00CE00CF"/>
    <w:rsid w:val="00CE072C"/>
    <w:rsid w:val="00CE0853"/>
    <w:rsid w:val="00CE0B55"/>
    <w:rsid w:val="00CE19A4"/>
    <w:rsid w:val="00CE20AF"/>
    <w:rsid w:val="00CE3270"/>
    <w:rsid w:val="00CE4B76"/>
    <w:rsid w:val="00CE5A1A"/>
    <w:rsid w:val="00CE5D9D"/>
    <w:rsid w:val="00CE5DC8"/>
    <w:rsid w:val="00CE627D"/>
    <w:rsid w:val="00CE68C6"/>
    <w:rsid w:val="00CE7C3F"/>
    <w:rsid w:val="00CF1BA0"/>
    <w:rsid w:val="00CF1BEE"/>
    <w:rsid w:val="00CF34C4"/>
    <w:rsid w:val="00CF383C"/>
    <w:rsid w:val="00CF3B30"/>
    <w:rsid w:val="00CF3C6F"/>
    <w:rsid w:val="00CF4173"/>
    <w:rsid w:val="00CF57B7"/>
    <w:rsid w:val="00CF5E19"/>
    <w:rsid w:val="00CF5FE5"/>
    <w:rsid w:val="00CF6090"/>
    <w:rsid w:val="00CF626B"/>
    <w:rsid w:val="00CF6364"/>
    <w:rsid w:val="00CF6DBE"/>
    <w:rsid w:val="00CF76FB"/>
    <w:rsid w:val="00CF7C8B"/>
    <w:rsid w:val="00CF7E41"/>
    <w:rsid w:val="00D00F46"/>
    <w:rsid w:val="00D025CE"/>
    <w:rsid w:val="00D036A9"/>
    <w:rsid w:val="00D03919"/>
    <w:rsid w:val="00D0399A"/>
    <w:rsid w:val="00D06D91"/>
    <w:rsid w:val="00D06F8C"/>
    <w:rsid w:val="00D0749D"/>
    <w:rsid w:val="00D10059"/>
    <w:rsid w:val="00D10DCA"/>
    <w:rsid w:val="00D1124D"/>
    <w:rsid w:val="00D12F27"/>
    <w:rsid w:val="00D1375B"/>
    <w:rsid w:val="00D15198"/>
    <w:rsid w:val="00D1533C"/>
    <w:rsid w:val="00D1554C"/>
    <w:rsid w:val="00D15773"/>
    <w:rsid w:val="00D16551"/>
    <w:rsid w:val="00D1739E"/>
    <w:rsid w:val="00D1743C"/>
    <w:rsid w:val="00D2001F"/>
    <w:rsid w:val="00D20276"/>
    <w:rsid w:val="00D20607"/>
    <w:rsid w:val="00D21232"/>
    <w:rsid w:val="00D220F7"/>
    <w:rsid w:val="00D22FB5"/>
    <w:rsid w:val="00D23C44"/>
    <w:rsid w:val="00D23F77"/>
    <w:rsid w:val="00D24050"/>
    <w:rsid w:val="00D24BB5"/>
    <w:rsid w:val="00D24FED"/>
    <w:rsid w:val="00D256CA"/>
    <w:rsid w:val="00D257B0"/>
    <w:rsid w:val="00D277E0"/>
    <w:rsid w:val="00D30AAA"/>
    <w:rsid w:val="00D30EB8"/>
    <w:rsid w:val="00D31FCA"/>
    <w:rsid w:val="00D3208B"/>
    <w:rsid w:val="00D322B0"/>
    <w:rsid w:val="00D32448"/>
    <w:rsid w:val="00D327BA"/>
    <w:rsid w:val="00D328BF"/>
    <w:rsid w:val="00D32B84"/>
    <w:rsid w:val="00D33A56"/>
    <w:rsid w:val="00D34802"/>
    <w:rsid w:val="00D355E9"/>
    <w:rsid w:val="00D35A35"/>
    <w:rsid w:val="00D36AE9"/>
    <w:rsid w:val="00D37449"/>
    <w:rsid w:val="00D377FB"/>
    <w:rsid w:val="00D40F1B"/>
    <w:rsid w:val="00D42048"/>
    <w:rsid w:val="00D42F01"/>
    <w:rsid w:val="00D43024"/>
    <w:rsid w:val="00D435C3"/>
    <w:rsid w:val="00D45966"/>
    <w:rsid w:val="00D45B72"/>
    <w:rsid w:val="00D46F70"/>
    <w:rsid w:val="00D47582"/>
    <w:rsid w:val="00D5010A"/>
    <w:rsid w:val="00D515DB"/>
    <w:rsid w:val="00D5262F"/>
    <w:rsid w:val="00D530F3"/>
    <w:rsid w:val="00D54771"/>
    <w:rsid w:val="00D54DD5"/>
    <w:rsid w:val="00D55A0B"/>
    <w:rsid w:val="00D575AA"/>
    <w:rsid w:val="00D57FE0"/>
    <w:rsid w:val="00D60157"/>
    <w:rsid w:val="00D61102"/>
    <w:rsid w:val="00D6114F"/>
    <w:rsid w:val="00D61F1C"/>
    <w:rsid w:val="00D62902"/>
    <w:rsid w:val="00D62EA4"/>
    <w:rsid w:val="00D6350F"/>
    <w:rsid w:val="00D64470"/>
    <w:rsid w:val="00D66C2E"/>
    <w:rsid w:val="00D66ED4"/>
    <w:rsid w:val="00D671F3"/>
    <w:rsid w:val="00D674E5"/>
    <w:rsid w:val="00D7007F"/>
    <w:rsid w:val="00D712BD"/>
    <w:rsid w:val="00D718A9"/>
    <w:rsid w:val="00D7357B"/>
    <w:rsid w:val="00D73659"/>
    <w:rsid w:val="00D7379D"/>
    <w:rsid w:val="00D743C4"/>
    <w:rsid w:val="00D7446C"/>
    <w:rsid w:val="00D750A4"/>
    <w:rsid w:val="00D75844"/>
    <w:rsid w:val="00D75D71"/>
    <w:rsid w:val="00D77DD3"/>
    <w:rsid w:val="00D80690"/>
    <w:rsid w:val="00D81155"/>
    <w:rsid w:val="00D81AD4"/>
    <w:rsid w:val="00D81B9F"/>
    <w:rsid w:val="00D81DD6"/>
    <w:rsid w:val="00D83702"/>
    <w:rsid w:val="00D839C7"/>
    <w:rsid w:val="00D839FD"/>
    <w:rsid w:val="00D83B21"/>
    <w:rsid w:val="00D90AAF"/>
    <w:rsid w:val="00D90BCE"/>
    <w:rsid w:val="00D90CBF"/>
    <w:rsid w:val="00D9249C"/>
    <w:rsid w:val="00D929DA"/>
    <w:rsid w:val="00D92B75"/>
    <w:rsid w:val="00D92F4D"/>
    <w:rsid w:val="00D93C3F"/>
    <w:rsid w:val="00D93E6C"/>
    <w:rsid w:val="00D94387"/>
    <w:rsid w:val="00D970B7"/>
    <w:rsid w:val="00D97A7E"/>
    <w:rsid w:val="00DA0C55"/>
    <w:rsid w:val="00DA1938"/>
    <w:rsid w:val="00DA2906"/>
    <w:rsid w:val="00DA2993"/>
    <w:rsid w:val="00DA2B53"/>
    <w:rsid w:val="00DA484C"/>
    <w:rsid w:val="00DA51FA"/>
    <w:rsid w:val="00DA6133"/>
    <w:rsid w:val="00DA6288"/>
    <w:rsid w:val="00DA6B1D"/>
    <w:rsid w:val="00DA70CC"/>
    <w:rsid w:val="00DA775C"/>
    <w:rsid w:val="00DA7AF8"/>
    <w:rsid w:val="00DB020E"/>
    <w:rsid w:val="00DB15AE"/>
    <w:rsid w:val="00DB1647"/>
    <w:rsid w:val="00DB1FF6"/>
    <w:rsid w:val="00DB31F6"/>
    <w:rsid w:val="00DB5420"/>
    <w:rsid w:val="00DB5428"/>
    <w:rsid w:val="00DB6F26"/>
    <w:rsid w:val="00DB782F"/>
    <w:rsid w:val="00DB79C7"/>
    <w:rsid w:val="00DB7C88"/>
    <w:rsid w:val="00DB7CC5"/>
    <w:rsid w:val="00DB7EA7"/>
    <w:rsid w:val="00DB7F9B"/>
    <w:rsid w:val="00DC0423"/>
    <w:rsid w:val="00DC211E"/>
    <w:rsid w:val="00DC2FBC"/>
    <w:rsid w:val="00DC369E"/>
    <w:rsid w:val="00DC58AA"/>
    <w:rsid w:val="00DC5F03"/>
    <w:rsid w:val="00DC60EC"/>
    <w:rsid w:val="00DC73E7"/>
    <w:rsid w:val="00DC7B17"/>
    <w:rsid w:val="00DC7D40"/>
    <w:rsid w:val="00DD0456"/>
    <w:rsid w:val="00DD0D27"/>
    <w:rsid w:val="00DD33AA"/>
    <w:rsid w:val="00DD506D"/>
    <w:rsid w:val="00DD50C8"/>
    <w:rsid w:val="00DD63A2"/>
    <w:rsid w:val="00DD75B0"/>
    <w:rsid w:val="00DE16CE"/>
    <w:rsid w:val="00DE1E56"/>
    <w:rsid w:val="00DE203A"/>
    <w:rsid w:val="00DE4140"/>
    <w:rsid w:val="00DE42A6"/>
    <w:rsid w:val="00DE45C4"/>
    <w:rsid w:val="00DE55E7"/>
    <w:rsid w:val="00DE5ECD"/>
    <w:rsid w:val="00DE6711"/>
    <w:rsid w:val="00DF054B"/>
    <w:rsid w:val="00DF0C62"/>
    <w:rsid w:val="00DF0C7A"/>
    <w:rsid w:val="00DF1194"/>
    <w:rsid w:val="00DF2E51"/>
    <w:rsid w:val="00DF3260"/>
    <w:rsid w:val="00DF38D4"/>
    <w:rsid w:val="00DF3D8C"/>
    <w:rsid w:val="00DF3DEC"/>
    <w:rsid w:val="00DF3EFA"/>
    <w:rsid w:val="00DF4E9E"/>
    <w:rsid w:val="00DF5BB0"/>
    <w:rsid w:val="00DF5CA2"/>
    <w:rsid w:val="00DF65DF"/>
    <w:rsid w:val="00E04710"/>
    <w:rsid w:val="00E04B44"/>
    <w:rsid w:val="00E05407"/>
    <w:rsid w:val="00E05416"/>
    <w:rsid w:val="00E05E08"/>
    <w:rsid w:val="00E05E4B"/>
    <w:rsid w:val="00E065DC"/>
    <w:rsid w:val="00E07131"/>
    <w:rsid w:val="00E07910"/>
    <w:rsid w:val="00E07AB2"/>
    <w:rsid w:val="00E102F4"/>
    <w:rsid w:val="00E10DA5"/>
    <w:rsid w:val="00E12485"/>
    <w:rsid w:val="00E135A7"/>
    <w:rsid w:val="00E1364B"/>
    <w:rsid w:val="00E13ECB"/>
    <w:rsid w:val="00E140B5"/>
    <w:rsid w:val="00E14615"/>
    <w:rsid w:val="00E16878"/>
    <w:rsid w:val="00E16D93"/>
    <w:rsid w:val="00E17DE0"/>
    <w:rsid w:val="00E1F1D8"/>
    <w:rsid w:val="00E20398"/>
    <w:rsid w:val="00E20C5B"/>
    <w:rsid w:val="00E20DE3"/>
    <w:rsid w:val="00E2113F"/>
    <w:rsid w:val="00E2115A"/>
    <w:rsid w:val="00E213FA"/>
    <w:rsid w:val="00E21B28"/>
    <w:rsid w:val="00E21D59"/>
    <w:rsid w:val="00E2237D"/>
    <w:rsid w:val="00E22709"/>
    <w:rsid w:val="00E22DC8"/>
    <w:rsid w:val="00E2361C"/>
    <w:rsid w:val="00E23E3C"/>
    <w:rsid w:val="00E24504"/>
    <w:rsid w:val="00E26C81"/>
    <w:rsid w:val="00E2787A"/>
    <w:rsid w:val="00E27E80"/>
    <w:rsid w:val="00E30001"/>
    <w:rsid w:val="00E31330"/>
    <w:rsid w:val="00E315CE"/>
    <w:rsid w:val="00E316C5"/>
    <w:rsid w:val="00E318E3"/>
    <w:rsid w:val="00E31A2A"/>
    <w:rsid w:val="00E3268B"/>
    <w:rsid w:val="00E32712"/>
    <w:rsid w:val="00E3556B"/>
    <w:rsid w:val="00E36A67"/>
    <w:rsid w:val="00E36C02"/>
    <w:rsid w:val="00E3745C"/>
    <w:rsid w:val="00E3772F"/>
    <w:rsid w:val="00E410AC"/>
    <w:rsid w:val="00E42126"/>
    <w:rsid w:val="00E42D1E"/>
    <w:rsid w:val="00E42F7C"/>
    <w:rsid w:val="00E433C6"/>
    <w:rsid w:val="00E436FE"/>
    <w:rsid w:val="00E4452B"/>
    <w:rsid w:val="00E44886"/>
    <w:rsid w:val="00E46263"/>
    <w:rsid w:val="00E468E8"/>
    <w:rsid w:val="00E46A72"/>
    <w:rsid w:val="00E5049D"/>
    <w:rsid w:val="00E50BD0"/>
    <w:rsid w:val="00E51FEF"/>
    <w:rsid w:val="00E520E6"/>
    <w:rsid w:val="00E52873"/>
    <w:rsid w:val="00E52BC8"/>
    <w:rsid w:val="00E52E00"/>
    <w:rsid w:val="00E54D7A"/>
    <w:rsid w:val="00E5553F"/>
    <w:rsid w:val="00E55836"/>
    <w:rsid w:val="00E577D1"/>
    <w:rsid w:val="00E6261E"/>
    <w:rsid w:val="00E6400E"/>
    <w:rsid w:val="00E649C5"/>
    <w:rsid w:val="00E65237"/>
    <w:rsid w:val="00E6531E"/>
    <w:rsid w:val="00E65C32"/>
    <w:rsid w:val="00E662E4"/>
    <w:rsid w:val="00E66942"/>
    <w:rsid w:val="00E679AF"/>
    <w:rsid w:val="00E67A9E"/>
    <w:rsid w:val="00E70B9F"/>
    <w:rsid w:val="00E71EB5"/>
    <w:rsid w:val="00E7304F"/>
    <w:rsid w:val="00E7389F"/>
    <w:rsid w:val="00E739BF"/>
    <w:rsid w:val="00E73A27"/>
    <w:rsid w:val="00E74CA7"/>
    <w:rsid w:val="00E7539D"/>
    <w:rsid w:val="00E7650B"/>
    <w:rsid w:val="00E77ECD"/>
    <w:rsid w:val="00E802FC"/>
    <w:rsid w:val="00E807C3"/>
    <w:rsid w:val="00E81ECE"/>
    <w:rsid w:val="00E822BF"/>
    <w:rsid w:val="00E83B1A"/>
    <w:rsid w:val="00E86CD6"/>
    <w:rsid w:val="00E875FC"/>
    <w:rsid w:val="00E87D3E"/>
    <w:rsid w:val="00E90A9C"/>
    <w:rsid w:val="00E90FCA"/>
    <w:rsid w:val="00E9118D"/>
    <w:rsid w:val="00E92612"/>
    <w:rsid w:val="00E9344F"/>
    <w:rsid w:val="00E9453E"/>
    <w:rsid w:val="00E952E7"/>
    <w:rsid w:val="00E9575D"/>
    <w:rsid w:val="00E957F0"/>
    <w:rsid w:val="00E96073"/>
    <w:rsid w:val="00E96CBB"/>
    <w:rsid w:val="00E96F67"/>
    <w:rsid w:val="00E977C9"/>
    <w:rsid w:val="00E9782A"/>
    <w:rsid w:val="00E97ACE"/>
    <w:rsid w:val="00E97DF9"/>
    <w:rsid w:val="00EA115A"/>
    <w:rsid w:val="00EA1998"/>
    <w:rsid w:val="00EA1C77"/>
    <w:rsid w:val="00EA1D4E"/>
    <w:rsid w:val="00EA3064"/>
    <w:rsid w:val="00EA3273"/>
    <w:rsid w:val="00EA3A3D"/>
    <w:rsid w:val="00EA47BC"/>
    <w:rsid w:val="00EA4C3F"/>
    <w:rsid w:val="00EA6386"/>
    <w:rsid w:val="00EB0790"/>
    <w:rsid w:val="00EB0983"/>
    <w:rsid w:val="00EB2D89"/>
    <w:rsid w:val="00EB3764"/>
    <w:rsid w:val="00EB42BC"/>
    <w:rsid w:val="00EB46ED"/>
    <w:rsid w:val="00EB56BA"/>
    <w:rsid w:val="00EB58BF"/>
    <w:rsid w:val="00EB5B94"/>
    <w:rsid w:val="00EB67FC"/>
    <w:rsid w:val="00EB6A41"/>
    <w:rsid w:val="00EB7D49"/>
    <w:rsid w:val="00EB7DB4"/>
    <w:rsid w:val="00EB7E57"/>
    <w:rsid w:val="00EC12D2"/>
    <w:rsid w:val="00EC21D3"/>
    <w:rsid w:val="00EC2E9F"/>
    <w:rsid w:val="00EC3866"/>
    <w:rsid w:val="00EC4A68"/>
    <w:rsid w:val="00EC4C70"/>
    <w:rsid w:val="00EC54F6"/>
    <w:rsid w:val="00EC5A1A"/>
    <w:rsid w:val="00EC6234"/>
    <w:rsid w:val="00EC65CA"/>
    <w:rsid w:val="00EC698A"/>
    <w:rsid w:val="00EC6EE1"/>
    <w:rsid w:val="00EC77ED"/>
    <w:rsid w:val="00EC7F63"/>
    <w:rsid w:val="00ED0ADB"/>
    <w:rsid w:val="00ED13C0"/>
    <w:rsid w:val="00ED21D9"/>
    <w:rsid w:val="00ED3FE8"/>
    <w:rsid w:val="00ED4DB0"/>
    <w:rsid w:val="00ED6240"/>
    <w:rsid w:val="00ED71A9"/>
    <w:rsid w:val="00ED73B6"/>
    <w:rsid w:val="00ED76BF"/>
    <w:rsid w:val="00EE008D"/>
    <w:rsid w:val="00EE0866"/>
    <w:rsid w:val="00EE0AF4"/>
    <w:rsid w:val="00EE1B72"/>
    <w:rsid w:val="00EE341F"/>
    <w:rsid w:val="00EE3BED"/>
    <w:rsid w:val="00EE4147"/>
    <w:rsid w:val="00EE5BBB"/>
    <w:rsid w:val="00EE6133"/>
    <w:rsid w:val="00EE648F"/>
    <w:rsid w:val="00EE75F3"/>
    <w:rsid w:val="00EF0379"/>
    <w:rsid w:val="00EF1102"/>
    <w:rsid w:val="00EF1604"/>
    <w:rsid w:val="00EF1936"/>
    <w:rsid w:val="00EF20CB"/>
    <w:rsid w:val="00EF3BAC"/>
    <w:rsid w:val="00EF3CE5"/>
    <w:rsid w:val="00EF4C97"/>
    <w:rsid w:val="00EF57CB"/>
    <w:rsid w:val="00EF61C2"/>
    <w:rsid w:val="00EF686B"/>
    <w:rsid w:val="00EF76E0"/>
    <w:rsid w:val="00F004B5"/>
    <w:rsid w:val="00F00B29"/>
    <w:rsid w:val="00F01963"/>
    <w:rsid w:val="00F02B19"/>
    <w:rsid w:val="00F04D33"/>
    <w:rsid w:val="00F05F96"/>
    <w:rsid w:val="00F06539"/>
    <w:rsid w:val="00F068B3"/>
    <w:rsid w:val="00F068C7"/>
    <w:rsid w:val="00F1004A"/>
    <w:rsid w:val="00F11DB4"/>
    <w:rsid w:val="00F122B8"/>
    <w:rsid w:val="00F12320"/>
    <w:rsid w:val="00F13138"/>
    <w:rsid w:val="00F13A2B"/>
    <w:rsid w:val="00F16527"/>
    <w:rsid w:val="00F1662F"/>
    <w:rsid w:val="00F175F5"/>
    <w:rsid w:val="00F209B9"/>
    <w:rsid w:val="00F20D5A"/>
    <w:rsid w:val="00F210C4"/>
    <w:rsid w:val="00F21112"/>
    <w:rsid w:val="00F2152F"/>
    <w:rsid w:val="00F21DD8"/>
    <w:rsid w:val="00F2287B"/>
    <w:rsid w:val="00F23558"/>
    <w:rsid w:val="00F24C90"/>
    <w:rsid w:val="00F25128"/>
    <w:rsid w:val="00F269D7"/>
    <w:rsid w:val="00F27046"/>
    <w:rsid w:val="00F2786D"/>
    <w:rsid w:val="00F27BDF"/>
    <w:rsid w:val="00F27C3D"/>
    <w:rsid w:val="00F30F9A"/>
    <w:rsid w:val="00F3124C"/>
    <w:rsid w:val="00F318AA"/>
    <w:rsid w:val="00F31B2F"/>
    <w:rsid w:val="00F326CD"/>
    <w:rsid w:val="00F33967"/>
    <w:rsid w:val="00F339A4"/>
    <w:rsid w:val="00F33EB0"/>
    <w:rsid w:val="00F34937"/>
    <w:rsid w:val="00F34A4C"/>
    <w:rsid w:val="00F34FD4"/>
    <w:rsid w:val="00F363FB"/>
    <w:rsid w:val="00F403A9"/>
    <w:rsid w:val="00F403BD"/>
    <w:rsid w:val="00F40F14"/>
    <w:rsid w:val="00F4147C"/>
    <w:rsid w:val="00F41740"/>
    <w:rsid w:val="00F435DB"/>
    <w:rsid w:val="00F43793"/>
    <w:rsid w:val="00F43F6B"/>
    <w:rsid w:val="00F43F83"/>
    <w:rsid w:val="00F440E9"/>
    <w:rsid w:val="00F4448C"/>
    <w:rsid w:val="00F44495"/>
    <w:rsid w:val="00F44770"/>
    <w:rsid w:val="00F4498C"/>
    <w:rsid w:val="00F449F0"/>
    <w:rsid w:val="00F45654"/>
    <w:rsid w:val="00F45E55"/>
    <w:rsid w:val="00F47AAD"/>
    <w:rsid w:val="00F503D2"/>
    <w:rsid w:val="00F506B1"/>
    <w:rsid w:val="00F52A79"/>
    <w:rsid w:val="00F5304F"/>
    <w:rsid w:val="00F53835"/>
    <w:rsid w:val="00F53EDC"/>
    <w:rsid w:val="00F54BD3"/>
    <w:rsid w:val="00F556FD"/>
    <w:rsid w:val="00F55A02"/>
    <w:rsid w:val="00F575B2"/>
    <w:rsid w:val="00F57C8E"/>
    <w:rsid w:val="00F605C7"/>
    <w:rsid w:val="00F60C7D"/>
    <w:rsid w:val="00F60E63"/>
    <w:rsid w:val="00F60EC9"/>
    <w:rsid w:val="00F610D9"/>
    <w:rsid w:val="00F62BBA"/>
    <w:rsid w:val="00F630F1"/>
    <w:rsid w:val="00F63433"/>
    <w:rsid w:val="00F635E5"/>
    <w:rsid w:val="00F63734"/>
    <w:rsid w:val="00F64478"/>
    <w:rsid w:val="00F646D5"/>
    <w:rsid w:val="00F64A8C"/>
    <w:rsid w:val="00F650BD"/>
    <w:rsid w:val="00F65128"/>
    <w:rsid w:val="00F6543A"/>
    <w:rsid w:val="00F65CD5"/>
    <w:rsid w:val="00F67A44"/>
    <w:rsid w:val="00F703BD"/>
    <w:rsid w:val="00F7250F"/>
    <w:rsid w:val="00F729F1"/>
    <w:rsid w:val="00F72CD8"/>
    <w:rsid w:val="00F72DBA"/>
    <w:rsid w:val="00F72ED1"/>
    <w:rsid w:val="00F73AA7"/>
    <w:rsid w:val="00F7407C"/>
    <w:rsid w:val="00F74905"/>
    <w:rsid w:val="00F74AD3"/>
    <w:rsid w:val="00F74E4C"/>
    <w:rsid w:val="00F751AE"/>
    <w:rsid w:val="00F7580C"/>
    <w:rsid w:val="00F75DC6"/>
    <w:rsid w:val="00F76AC3"/>
    <w:rsid w:val="00F76B9D"/>
    <w:rsid w:val="00F76CE5"/>
    <w:rsid w:val="00F76F02"/>
    <w:rsid w:val="00F76F62"/>
    <w:rsid w:val="00F779CA"/>
    <w:rsid w:val="00F77B0F"/>
    <w:rsid w:val="00F800D5"/>
    <w:rsid w:val="00F823A5"/>
    <w:rsid w:val="00F82B4D"/>
    <w:rsid w:val="00F82E1C"/>
    <w:rsid w:val="00F8352C"/>
    <w:rsid w:val="00F83B1F"/>
    <w:rsid w:val="00F856B5"/>
    <w:rsid w:val="00F85A95"/>
    <w:rsid w:val="00F85AD3"/>
    <w:rsid w:val="00F85C3A"/>
    <w:rsid w:val="00F85FC9"/>
    <w:rsid w:val="00F873D9"/>
    <w:rsid w:val="00F9008A"/>
    <w:rsid w:val="00F9081B"/>
    <w:rsid w:val="00F91D16"/>
    <w:rsid w:val="00F92E7C"/>
    <w:rsid w:val="00F93920"/>
    <w:rsid w:val="00F93D5A"/>
    <w:rsid w:val="00F94EBA"/>
    <w:rsid w:val="00F95347"/>
    <w:rsid w:val="00F95E22"/>
    <w:rsid w:val="00F962DC"/>
    <w:rsid w:val="00F967B5"/>
    <w:rsid w:val="00FA026C"/>
    <w:rsid w:val="00FA0910"/>
    <w:rsid w:val="00FA0CB2"/>
    <w:rsid w:val="00FA0DC3"/>
    <w:rsid w:val="00FA1FE5"/>
    <w:rsid w:val="00FA2209"/>
    <w:rsid w:val="00FA264E"/>
    <w:rsid w:val="00FA3DC2"/>
    <w:rsid w:val="00FA4252"/>
    <w:rsid w:val="00FA45B5"/>
    <w:rsid w:val="00FA48A2"/>
    <w:rsid w:val="00FA5F78"/>
    <w:rsid w:val="00FA65D3"/>
    <w:rsid w:val="00FA66AF"/>
    <w:rsid w:val="00FB0671"/>
    <w:rsid w:val="00FB219E"/>
    <w:rsid w:val="00FB2F7B"/>
    <w:rsid w:val="00FB3AA1"/>
    <w:rsid w:val="00FB42CF"/>
    <w:rsid w:val="00FB5B9A"/>
    <w:rsid w:val="00FB668D"/>
    <w:rsid w:val="00FB77A9"/>
    <w:rsid w:val="00FB78BC"/>
    <w:rsid w:val="00FC037F"/>
    <w:rsid w:val="00FC0D1D"/>
    <w:rsid w:val="00FC1182"/>
    <w:rsid w:val="00FC12F2"/>
    <w:rsid w:val="00FC12FD"/>
    <w:rsid w:val="00FC1486"/>
    <w:rsid w:val="00FC21C8"/>
    <w:rsid w:val="00FC27FA"/>
    <w:rsid w:val="00FC2CAD"/>
    <w:rsid w:val="00FC3122"/>
    <w:rsid w:val="00FC329A"/>
    <w:rsid w:val="00FC4126"/>
    <w:rsid w:val="00FC5868"/>
    <w:rsid w:val="00FC6334"/>
    <w:rsid w:val="00FC650B"/>
    <w:rsid w:val="00FC7715"/>
    <w:rsid w:val="00FC7BB3"/>
    <w:rsid w:val="00FD0AC1"/>
    <w:rsid w:val="00FD2640"/>
    <w:rsid w:val="00FD338F"/>
    <w:rsid w:val="00FD35A8"/>
    <w:rsid w:val="00FD4C9B"/>
    <w:rsid w:val="00FD4EF2"/>
    <w:rsid w:val="00FD67AC"/>
    <w:rsid w:val="00FD75CC"/>
    <w:rsid w:val="00FD7BC0"/>
    <w:rsid w:val="00FE0511"/>
    <w:rsid w:val="00FE12DF"/>
    <w:rsid w:val="00FE1E88"/>
    <w:rsid w:val="00FE2668"/>
    <w:rsid w:val="00FE28BC"/>
    <w:rsid w:val="00FE4370"/>
    <w:rsid w:val="00FE45CF"/>
    <w:rsid w:val="00FE4E5F"/>
    <w:rsid w:val="00FE50F5"/>
    <w:rsid w:val="00FE528B"/>
    <w:rsid w:val="00FE560F"/>
    <w:rsid w:val="00FE622F"/>
    <w:rsid w:val="00FE6C70"/>
    <w:rsid w:val="00FE7CC9"/>
    <w:rsid w:val="00FF30CA"/>
    <w:rsid w:val="00FF334A"/>
    <w:rsid w:val="00FF36A5"/>
    <w:rsid w:val="00FF3876"/>
    <w:rsid w:val="00FF48BB"/>
    <w:rsid w:val="00FF578A"/>
    <w:rsid w:val="00FF5D97"/>
    <w:rsid w:val="00FF6730"/>
    <w:rsid w:val="010CE0AD"/>
    <w:rsid w:val="01487BEC"/>
    <w:rsid w:val="01974718"/>
    <w:rsid w:val="0221AE04"/>
    <w:rsid w:val="023F9FA2"/>
    <w:rsid w:val="02475E28"/>
    <w:rsid w:val="029B22AD"/>
    <w:rsid w:val="02A94163"/>
    <w:rsid w:val="02B0608A"/>
    <w:rsid w:val="02BF44D1"/>
    <w:rsid w:val="03016C0D"/>
    <w:rsid w:val="030D0CEC"/>
    <w:rsid w:val="0356304F"/>
    <w:rsid w:val="035A29AA"/>
    <w:rsid w:val="037505DF"/>
    <w:rsid w:val="039C3905"/>
    <w:rsid w:val="04257B34"/>
    <w:rsid w:val="04277B25"/>
    <w:rsid w:val="04D8E394"/>
    <w:rsid w:val="0504F65A"/>
    <w:rsid w:val="0539F2C7"/>
    <w:rsid w:val="05B5E99E"/>
    <w:rsid w:val="0601411E"/>
    <w:rsid w:val="061FB0FA"/>
    <w:rsid w:val="06976197"/>
    <w:rsid w:val="06FF527A"/>
    <w:rsid w:val="07298F7B"/>
    <w:rsid w:val="073B1960"/>
    <w:rsid w:val="075209BB"/>
    <w:rsid w:val="0771A533"/>
    <w:rsid w:val="0790C447"/>
    <w:rsid w:val="07AEA04A"/>
    <w:rsid w:val="07B6403F"/>
    <w:rsid w:val="07D05600"/>
    <w:rsid w:val="07D1B305"/>
    <w:rsid w:val="084F5BF0"/>
    <w:rsid w:val="08698112"/>
    <w:rsid w:val="090F36EE"/>
    <w:rsid w:val="09600F98"/>
    <w:rsid w:val="09C90D33"/>
    <w:rsid w:val="09FFA079"/>
    <w:rsid w:val="0A1F7B93"/>
    <w:rsid w:val="0A5BF2CD"/>
    <w:rsid w:val="0B096BA7"/>
    <w:rsid w:val="0B3F9ED4"/>
    <w:rsid w:val="0B7ECE75"/>
    <w:rsid w:val="0BA723B9"/>
    <w:rsid w:val="0C2B0F20"/>
    <w:rsid w:val="0CA60E93"/>
    <w:rsid w:val="0D29A099"/>
    <w:rsid w:val="0DBA8B2B"/>
    <w:rsid w:val="0E4B6005"/>
    <w:rsid w:val="0E67D4ED"/>
    <w:rsid w:val="0E7BC0F6"/>
    <w:rsid w:val="0E99EE72"/>
    <w:rsid w:val="0F02912C"/>
    <w:rsid w:val="0F764184"/>
    <w:rsid w:val="108C2304"/>
    <w:rsid w:val="10C532E1"/>
    <w:rsid w:val="10C58D5C"/>
    <w:rsid w:val="117A18E5"/>
    <w:rsid w:val="117CB5A2"/>
    <w:rsid w:val="11B902B7"/>
    <w:rsid w:val="12C065B7"/>
    <w:rsid w:val="13247FA8"/>
    <w:rsid w:val="1355C39D"/>
    <w:rsid w:val="13685548"/>
    <w:rsid w:val="1388CE17"/>
    <w:rsid w:val="1439791B"/>
    <w:rsid w:val="1496A0DA"/>
    <w:rsid w:val="14BF988F"/>
    <w:rsid w:val="14C6BC72"/>
    <w:rsid w:val="14C71826"/>
    <w:rsid w:val="15A8778F"/>
    <w:rsid w:val="15D88CAB"/>
    <w:rsid w:val="167FC6C5"/>
    <w:rsid w:val="16982674"/>
    <w:rsid w:val="16B9B5DF"/>
    <w:rsid w:val="16C39583"/>
    <w:rsid w:val="16DA7333"/>
    <w:rsid w:val="173A643C"/>
    <w:rsid w:val="173DFD4D"/>
    <w:rsid w:val="1774710F"/>
    <w:rsid w:val="17912D7A"/>
    <w:rsid w:val="187F6304"/>
    <w:rsid w:val="188D6CB2"/>
    <w:rsid w:val="18BC4AD8"/>
    <w:rsid w:val="19BC5A01"/>
    <w:rsid w:val="19F54C34"/>
    <w:rsid w:val="1A0E54DF"/>
    <w:rsid w:val="1A50CE4C"/>
    <w:rsid w:val="1A94F96A"/>
    <w:rsid w:val="1AEEF259"/>
    <w:rsid w:val="1B140C3E"/>
    <w:rsid w:val="1B536F86"/>
    <w:rsid w:val="1B5FA21B"/>
    <w:rsid w:val="1B654527"/>
    <w:rsid w:val="1B8E09FB"/>
    <w:rsid w:val="1BBBC350"/>
    <w:rsid w:val="1C01BC20"/>
    <w:rsid w:val="1CD3286E"/>
    <w:rsid w:val="1D21C470"/>
    <w:rsid w:val="1D832858"/>
    <w:rsid w:val="1D8A7A37"/>
    <w:rsid w:val="1E123347"/>
    <w:rsid w:val="1E505268"/>
    <w:rsid w:val="1E6357E8"/>
    <w:rsid w:val="1F26F144"/>
    <w:rsid w:val="202CEBCB"/>
    <w:rsid w:val="2101E75C"/>
    <w:rsid w:val="2161D749"/>
    <w:rsid w:val="217678CC"/>
    <w:rsid w:val="22AD3855"/>
    <w:rsid w:val="22F6CDDB"/>
    <w:rsid w:val="231BFEDA"/>
    <w:rsid w:val="23202C23"/>
    <w:rsid w:val="2332E973"/>
    <w:rsid w:val="235FD0D5"/>
    <w:rsid w:val="238FCCCE"/>
    <w:rsid w:val="23910C32"/>
    <w:rsid w:val="23F698A7"/>
    <w:rsid w:val="243407DF"/>
    <w:rsid w:val="24480BFA"/>
    <w:rsid w:val="2485C0D1"/>
    <w:rsid w:val="24928EB3"/>
    <w:rsid w:val="249D188F"/>
    <w:rsid w:val="24DC9AEC"/>
    <w:rsid w:val="2539A7B9"/>
    <w:rsid w:val="259E1FF9"/>
    <w:rsid w:val="25F67A0D"/>
    <w:rsid w:val="26159497"/>
    <w:rsid w:val="263E124C"/>
    <w:rsid w:val="26716481"/>
    <w:rsid w:val="26AD08D4"/>
    <w:rsid w:val="271FE9CC"/>
    <w:rsid w:val="27731305"/>
    <w:rsid w:val="27B0787F"/>
    <w:rsid w:val="2857989C"/>
    <w:rsid w:val="2877C6A0"/>
    <w:rsid w:val="287862F4"/>
    <w:rsid w:val="28A301F0"/>
    <w:rsid w:val="29C87F29"/>
    <w:rsid w:val="29D78015"/>
    <w:rsid w:val="2A3AF0DA"/>
    <w:rsid w:val="2A6B878B"/>
    <w:rsid w:val="2A9BC17F"/>
    <w:rsid w:val="2AF27D27"/>
    <w:rsid w:val="2B31A961"/>
    <w:rsid w:val="2B485F9D"/>
    <w:rsid w:val="2B5E5514"/>
    <w:rsid w:val="2C3877DD"/>
    <w:rsid w:val="2CB45132"/>
    <w:rsid w:val="2CDABFEB"/>
    <w:rsid w:val="2D0EF67D"/>
    <w:rsid w:val="2D20FBD4"/>
    <w:rsid w:val="2D49F404"/>
    <w:rsid w:val="2D5A3460"/>
    <w:rsid w:val="2D7E79F8"/>
    <w:rsid w:val="2DCBA853"/>
    <w:rsid w:val="2E942BC9"/>
    <w:rsid w:val="2F0100C1"/>
    <w:rsid w:val="2F2E2677"/>
    <w:rsid w:val="2F5D4569"/>
    <w:rsid w:val="2F649A71"/>
    <w:rsid w:val="2FCD8231"/>
    <w:rsid w:val="2FD31E02"/>
    <w:rsid w:val="30024693"/>
    <w:rsid w:val="308EB5BA"/>
    <w:rsid w:val="31128D8E"/>
    <w:rsid w:val="32531014"/>
    <w:rsid w:val="32C8578B"/>
    <w:rsid w:val="32F14EAC"/>
    <w:rsid w:val="33863C48"/>
    <w:rsid w:val="33CA2E27"/>
    <w:rsid w:val="33D41C30"/>
    <w:rsid w:val="340AF068"/>
    <w:rsid w:val="34B8F8EC"/>
    <w:rsid w:val="3569AC0F"/>
    <w:rsid w:val="35C95405"/>
    <w:rsid w:val="3701930D"/>
    <w:rsid w:val="373E0EDA"/>
    <w:rsid w:val="37800832"/>
    <w:rsid w:val="381D01F6"/>
    <w:rsid w:val="38342F09"/>
    <w:rsid w:val="3851A496"/>
    <w:rsid w:val="385F75E3"/>
    <w:rsid w:val="38925EF1"/>
    <w:rsid w:val="38958A41"/>
    <w:rsid w:val="390AE673"/>
    <w:rsid w:val="3935F1B4"/>
    <w:rsid w:val="39AA57C9"/>
    <w:rsid w:val="39D35C64"/>
    <w:rsid w:val="39ED9682"/>
    <w:rsid w:val="3ADF4A83"/>
    <w:rsid w:val="3B059FD2"/>
    <w:rsid w:val="3B2AAF7B"/>
    <w:rsid w:val="3B5EC777"/>
    <w:rsid w:val="3B930A1F"/>
    <w:rsid w:val="3C09573C"/>
    <w:rsid w:val="3C184806"/>
    <w:rsid w:val="3D0B6CE3"/>
    <w:rsid w:val="3D1D3C87"/>
    <w:rsid w:val="3E1B132E"/>
    <w:rsid w:val="3E9439A9"/>
    <w:rsid w:val="3EE922B0"/>
    <w:rsid w:val="3F15B44F"/>
    <w:rsid w:val="3F2F56AD"/>
    <w:rsid w:val="401BC057"/>
    <w:rsid w:val="401FFA11"/>
    <w:rsid w:val="406C7065"/>
    <w:rsid w:val="40B90E0E"/>
    <w:rsid w:val="40C077CB"/>
    <w:rsid w:val="40E64FBE"/>
    <w:rsid w:val="411837E3"/>
    <w:rsid w:val="417ADD17"/>
    <w:rsid w:val="418DAD0A"/>
    <w:rsid w:val="41EC3B0E"/>
    <w:rsid w:val="4231070E"/>
    <w:rsid w:val="42A6AE79"/>
    <w:rsid w:val="4313AD0B"/>
    <w:rsid w:val="446805F5"/>
    <w:rsid w:val="448C32D5"/>
    <w:rsid w:val="44FEBEC8"/>
    <w:rsid w:val="45FAFB7C"/>
    <w:rsid w:val="465CC913"/>
    <w:rsid w:val="46C0A5E6"/>
    <w:rsid w:val="46EE686E"/>
    <w:rsid w:val="4713055B"/>
    <w:rsid w:val="47861DE6"/>
    <w:rsid w:val="47AA95A7"/>
    <w:rsid w:val="48081980"/>
    <w:rsid w:val="4837B08B"/>
    <w:rsid w:val="483BC188"/>
    <w:rsid w:val="489C611F"/>
    <w:rsid w:val="49F1D9CB"/>
    <w:rsid w:val="4A4FA9CB"/>
    <w:rsid w:val="4A8E3626"/>
    <w:rsid w:val="4B666C2D"/>
    <w:rsid w:val="4B6EB6F7"/>
    <w:rsid w:val="4B966100"/>
    <w:rsid w:val="4BC7D303"/>
    <w:rsid w:val="4BE34289"/>
    <w:rsid w:val="4C472B2E"/>
    <w:rsid w:val="4C86AC5C"/>
    <w:rsid w:val="4CF3E43A"/>
    <w:rsid w:val="4D0E9BBE"/>
    <w:rsid w:val="4E0BEFC2"/>
    <w:rsid w:val="4E9562C8"/>
    <w:rsid w:val="4EAB694B"/>
    <w:rsid w:val="4EC8468D"/>
    <w:rsid w:val="4EF72745"/>
    <w:rsid w:val="4FB2ECD9"/>
    <w:rsid w:val="4FB3512B"/>
    <w:rsid w:val="50624A3F"/>
    <w:rsid w:val="507287C5"/>
    <w:rsid w:val="50C022A5"/>
    <w:rsid w:val="52C016FD"/>
    <w:rsid w:val="52EF598D"/>
    <w:rsid w:val="52F0A005"/>
    <w:rsid w:val="530BAFDF"/>
    <w:rsid w:val="53F33608"/>
    <w:rsid w:val="53FF9136"/>
    <w:rsid w:val="542A31D3"/>
    <w:rsid w:val="54417C71"/>
    <w:rsid w:val="544B3BD3"/>
    <w:rsid w:val="5459D331"/>
    <w:rsid w:val="547660EB"/>
    <w:rsid w:val="54A7DEF3"/>
    <w:rsid w:val="54B5DD9D"/>
    <w:rsid w:val="55227261"/>
    <w:rsid w:val="553B8795"/>
    <w:rsid w:val="55957300"/>
    <w:rsid w:val="55F1C026"/>
    <w:rsid w:val="55F57D8D"/>
    <w:rsid w:val="55F92B89"/>
    <w:rsid w:val="56052B8E"/>
    <w:rsid w:val="56634396"/>
    <w:rsid w:val="5680ECD2"/>
    <w:rsid w:val="569B00A3"/>
    <w:rsid w:val="56DD63B6"/>
    <w:rsid w:val="571E75DA"/>
    <w:rsid w:val="58A78D6C"/>
    <w:rsid w:val="58B2C665"/>
    <w:rsid w:val="58E5EDA3"/>
    <w:rsid w:val="5969B383"/>
    <w:rsid w:val="598A97B7"/>
    <w:rsid w:val="599D384F"/>
    <w:rsid w:val="5ABFCDF9"/>
    <w:rsid w:val="5ACF5315"/>
    <w:rsid w:val="5B121F3A"/>
    <w:rsid w:val="5B435F05"/>
    <w:rsid w:val="5B623F0E"/>
    <w:rsid w:val="5C6BCF55"/>
    <w:rsid w:val="5D273421"/>
    <w:rsid w:val="5D4B2F43"/>
    <w:rsid w:val="5D8FDBD0"/>
    <w:rsid w:val="5DF57664"/>
    <w:rsid w:val="5E0E8A99"/>
    <w:rsid w:val="5E5666FE"/>
    <w:rsid w:val="5EC2DDD3"/>
    <w:rsid w:val="5EFE577E"/>
    <w:rsid w:val="5F15DB37"/>
    <w:rsid w:val="5F1BFA21"/>
    <w:rsid w:val="5F909D35"/>
    <w:rsid w:val="5FA8EB48"/>
    <w:rsid w:val="5FEF279F"/>
    <w:rsid w:val="605A889D"/>
    <w:rsid w:val="606A3078"/>
    <w:rsid w:val="606E4CD5"/>
    <w:rsid w:val="609CD17E"/>
    <w:rsid w:val="6133765F"/>
    <w:rsid w:val="615E4809"/>
    <w:rsid w:val="6177BD45"/>
    <w:rsid w:val="61881AAA"/>
    <w:rsid w:val="64191AFB"/>
    <w:rsid w:val="64317A87"/>
    <w:rsid w:val="64553A10"/>
    <w:rsid w:val="64F8AC6B"/>
    <w:rsid w:val="6504BEB1"/>
    <w:rsid w:val="65093E40"/>
    <w:rsid w:val="65CC73DF"/>
    <w:rsid w:val="66680EEF"/>
    <w:rsid w:val="6672D20B"/>
    <w:rsid w:val="66EE5373"/>
    <w:rsid w:val="673E5092"/>
    <w:rsid w:val="674E5BAF"/>
    <w:rsid w:val="67F908F3"/>
    <w:rsid w:val="6825F81A"/>
    <w:rsid w:val="68360E4E"/>
    <w:rsid w:val="6870AA76"/>
    <w:rsid w:val="687D48F3"/>
    <w:rsid w:val="68D09639"/>
    <w:rsid w:val="6A03FCE3"/>
    <w:rsid w:val="6A51DD77"/>
    <w:rsid w:val="6AB40748"/>
    <w:rsid w:val="6ACA8AC9"/>
    <w:rsid w:val="6B5D7063"/>
    <w:rsid w:val="6B67CFEF"/>
    <w:rsid w:val="6BDE5E63"/>
    <w:rsid w:val="6C03B50B"/>
    <w:rsid w:val="6C2228A1"/>
    <w:rsid w:val="6C2578D3"/>
    <w:rsid w:val="6CD10D6D"/>
    <w:rsid w:val="6D1CA5C2"/>
    <w:rsid w:val="6D50A40D"/>
    <w:rsid w:val="6E08E443"/>
    <w:rsid w:val="6E4F4EBF"/>
    <w:rsid w:val="6F0A4355"/>
    <w:rsid w:val="6FC1548F"/>
    <w:rsid w:val="7078A5A6"/>
    <w:rsid w:val="71006653"/>
    <w:rsid w:val="7179AF53"/>
    <w:rsid w:val="71EB6ED8"/>
    <w:rsid w:val="720A304C"/>
    <w:rsid w:val="723CF672"/>
    <w:rsid w:val="731BEB4D"/>
    <w:rsid w:val="735896C1"/>
    <w:rsid w:val="73877DEB"/>
    <w:rsid w:val="739A3E38"/>
    <w:rsid w:val="74F40A94"/>
    <w:rsid w:val="750398C5"/>
    <w:rsid w:val="7548F7C9"/>
    <w:rsid w:val="7553F46B"/>
    <w:rsid w:val="766E5533"/>
    <w:rsid w:val="76CA4A10"/>
    <w:rsid w:val="76E6726C"/>
    <w:rsid w:val="76FE2DF5"/>
    <w:rsid w:val="772F0AC2"/>
    <w:rsid w:val="7730024E"/>
    <w:rsid w:val="7806EEF1"/>
    <w:rsid w:val="78B2710B"/>
    <w:rsid w:val="78C9A1AC"/>
    <w:rsid w:val="78CB5D73"/>
    <w:rsid w:val="78F1D854"/>
    <w:rsid w:val="78F97761"/>
    <w:rsid w:val="79070813"/>
    <w:rsid w:val="792B818B"/>
    <w:rsid w:val="798F5E68"/>
    <w:rsid w:val="7B17582F"/>
    <w:rsid w:val="7B465BEA"/>
    <w:rsid w:val="7BCDC0ED"/>
    <w:rsid w:val="7C1F3918"/>
    <w:rsid w:val="7C32BB73"/>
    <w:rsid w:val="7C576AC6"/>
    <w:rsid w:val="7CEC4F3F"/>
    <w:rsid w:val="7D47B9CB"/>
    <w:rsid w:val="7D58E645"/>
    <w:rsid w:val="7D7DD79A"/>
    <w:rsid w:val="7D965351"/>
    <w:rsid w:val="7DB476D0"/>
    <w:rsid w:val="7DD0CFEF"/>
    <w:rsid w:val="7DFAF91B"/>
    <w:rsid w:val="7E5AD8D8"/>
    <w:rsid w:val="7E5D3C3F"/>
    <w:rsid w:val="7E7129AE"/>
    <w:rsid w:val="7EAB4C11"/>
    <w:rsid w:val="7EDF6879"/>
    <w:rsid w:val="7EE38A2C"/>
    <w:rsid w:val="7E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A4D09"/>
  <w15:chartTrackingRefBased/>
  <w15:docId w15:val="{623F11D6-42D3-4118-9466-CA21DC387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614D"/>
    <w:pPr>
      <w:widowControl w:val="0"/>
      <w:suppressAutoHyphens/>
      <w:spacing w:after="113"/>
    </w:pPr>
    <w:rPr>
      <w:rFonts w:ascii="Arial" w:hAnsi="Arial" w:cs="Arial"/>
      <w:lang w:val="en-GB" w:eastAsia="ar-SA"/>
    </w:rPr>
  </w:style>
  <w:style w:type="paragraph" w:styleId="berschrift1">
    <w:name w:val="heading 1"/>
    <w:basedOn w:val="Standard"/>
    <w:next w:val="Standard"/>
    <w:qFormat/>
    <w:rsid w:val="0042614D"/>
    <w:pPr>
      <w:outlineLvl w:val="0"/>
    </w:pPr>
    <w:rPr>
      <w:b/>
    </w:rPr>
  </w:style>
  <w:style w:type="paragraph" w:styleId="berschrift2">
    <w:name w:val="heading 2"/>
    <w:basedOn w:val="berschrift"/>
    <w:next w:val="Textkrper"/>
    <w:pPr>
      <w:numPr>
        <w:ilvl w:val="1"/>
        <w:numId w:val="1"/>
      </w:numPr>
      <w:outlineLvl w:val="1"/>
    </w:pPr>
  </w:style>
  <w:style w:type="paragraph" w:styleId="berschrift3">
    <w:name w:val="heading 3"/>
    <w:basedOn w:val="berschrift"/>
    <w:next w:val="Textkrper"/>
    <w:pPr>
      <w:numPr>
        <w:ilvl w:val="2"/>
        <w:numId w:val="1"/>
      </w:numPr>
      <w:spacing w:before="57" w:after="113"/>
      <w:outlineLvl w:val="2"/>
    </w:pPr>
  </w:style>
  <w:style w:type="paragraph" w:styleId="berschrift4">
    <w:name w:val="heading 4"/>
    <w:basedOn w:val="berschrift"/>
    <w:next w:val="Textkrper"/>
    <w:pPr>
      <w:numPr>
        <w:ilvl w:val="3"/>
        <w:numId w:val="1"/>
      </w:numPr>
      <w:outlineLvl w:val="3"/>
    </w:pPr>
  </w:style>
  <w:style w:type="paragraph" w:styleId="berschrift5">
    <w:name w:val="heading 5"/>
    <w:basedOn w:val="berschrift"/>
    <w:next w:val="Textkrper"/>
    <w:pPr>
      <w:numPr>
        <w:ilvl w:val="4"/>
        <w:numId w:val="1"/>
      </w:numPr>
      <w:outlineLvl w:val="4"/>
    </w:pPr>
  </w:style>
  <w:style w:type="paragraph" w:styleId="berschrift6">
    <w:name w:val="heading 6"/>
    <w:basedOn w:val="berschrift"/>
    <w:next w:val="Textkrper"/>
    <w:pPr>
      <w:numPr>
        <w:ilvl w:val="5"/>
        <w:numId w:val="1"/>
      </w:numPr>
      <w:outlineLvl w:val="5"/>
    </w:pPr>
  </w:style>
  <w:style w:type="paragraph" w:styleId="berschrift7">
    <w:name w:val="heading 7"/>
    <w:basedOn w:val="berschrift"/>
    <w:next w:val="Textkrper"/>
    <w:pPr>
      <w:numPr>
        <w:ilvl w:val="6"/>
        <w:numId w:val="1"/>
      </w:numPr>
      <w:outlineLvl w:val="6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HeaderChar">
    <w:name w:val="Header Char"/>
    <w:rPr>
      <w:rFonts w:cs="Times New Roman"/>
    </w:rPr>
  </w:style>
  <w:style w:type="character" w:customStyle="1" w:styleId="FooterChar">
    <w:name w:val="Footer Char"/>
    <w:rPr>
      <w:rFonts w:cs="Times New Roman"/>
    </w:rPr>
  </w:style>
  <w:style w:type="character" w:styleId="Hyperlink">
    <w:name w:val="Hyperlink"/>
    <w:basedOn w:val="WW-Absatz-Standardschriftart"/>
  </w:style>
  <w:style w:type="character" w:customStyle="1" w:styleId="Aufzhlungszeichen1">
    <w:name w:val="Aufzählungszeichen1"/>
  </w:style>
  <w:style w:type="character" w:customStyle="1" w:styleId="ZchnZchn">
    <w:name w:val="Zchn Zchn"/>
    <w:rPr>
      <w:rFonts w:ascii="Lucida Grande" w:hAnsi="Lucida Grande" w:cs="Lucida Grande"/>
      <w:sz w:val="18"/>
      <w:szCs w:val="18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Fuzeile">
    <w:name w:val="footer"/>
    <w:basedOn w:val="Standard"/>
    <w:pPr>
      <w:suppressLineNumbers/>
      <w:tabs>
        <w:tab w:val="center" w:pos="5953"/>
        <w:tab w:val="right" w:pos="11906"/>
      </w:tabs>
    </w:pPr>
  </w:style>
  <w:style w:type="paragraph" w:customStyle="1" w:styleId="Rahmeninhalt">
    <w:name w:val="Rahmeninhalt"/>
    <w:basedOn w:val="Textkrper"/>
  </w:style>
  <w:style w:type="paragraph" w:styleId="StandardWeb">
    <w:name w:val="Normal (Web)"/>
    <w:basedOn w:val="Standard"/>
    <w:pPr>
      <w:spacing w:before="100" w:after="119" w:line="100" w:lineRule="atLeast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pPr>
      <w:spacing w:after="0"/>
    </w:pPr>
    <w:rPr>
      <w:rFonts w:ascii="Lucida Grande" w:hAnsi="Lucida Grande" w:cs="Lucida Grande"/>
      <w:sz w:val="18"/>
      <w:szCs w:val="18"/>
    </w:rPr>
  </w:style>
  <w:style w:type="paragraph" w:styleId="Beschriftung">
    <w:name w:val="caption"/>
    <w:basedOn w:val="Standard"/>
    <w:next w:val="Standard"/>
    <w:qFormat/>
    <w:rsid w:val="00AD7F23"/>
    <w:pPr>
      <w:widowControl/>
      <w:suppressAutoHyphens w:val="0"/>
      <w:spacing w:after="200"/>
    </w:pPr>
    <w:rPr>
      <w:rFonts w:eastAsia="MS ??"/>
      <w:b/>
      <w:bCs/>
      <w:color w:val="4F81BD"/>
      <w:sz w:val="16"/>
      <w:szCs w:val="18"/>
      <w:lang w:eastAsia="en-US"/>
    </w:rPr>
  </w:style>
  <w:style w:type="character" w:customStyle="1" w:styleId="1">
    <w:name w:val="확인되지 않은 멘션1"/>
    <w:basedOn w:val="Absatz-Standardschriftart"/>
    <w:uiPriority w:val="99"/>
    <w:semiHidden/>
    <w:unhideWhenUsed/>
    <w:rsid w:val="00EF3BAC"/>
    <w:rPr>
      <w:color w:val="808080"/>
      <w:shd w:val="clear" w:color="auto" w:fill="E6E6E6"/>
    </w:rPr>
  </w:style>
  <w:style w:type="paragraph" w:styleId="Titel">
    <w:name w:val="Title"/>
    <w:basedOn w:val="Standard"/>
    <w:next w:val="Standard"/>
    <w:link w:val="TitelZchn"/>
    <w:qFormat/>
    <w:rsid w:val="00447835"/>
    <w:rPr>
      <w:b/>
      <w:sz w:val="28"/>
    </w:rPr>
  </w:style>
  <w:style w:type="character" w:customStyle="1" w:styleId="TitelZchn">
    <w:name w:val="Titel Zchn"/>
    <w:basedOn w:val="Absatz-Standardschriftart"/>
    <w:link w:val="Titel"/>
    <w:rsid w:val="00447835"/>
    <w:rPr>
      <w:rFonts w:ascii="Arial" w:hAnsi="Arial" w:cs="Arial"/>
      <w:b/>
      <w:sz w:val="28"/>
      <w:lang w:val="en-GB" w:eastAsia="ar-SA"/>
    </w:rPr>
  </w:style>
  <w:style w:type="paragraph" w:styleId="berarbeitung">
    <w:name w:val="Revision"/>
    <w:hidden/>
    <w:uiPriority w:val="99"/>
    <w:semiHidden/>
    <w:rsid w:val="00995DA2"/>
    <w:rPr>
      <w:rFonts w:ascii="Arial" w:hAnsi="Arial" w:cs="Arial"/>
      <w:lang w:val="en-GB" w:eastAsia="ar-SA"/>
    </w:rPr>
  </w:style>
  <w:style w:type="character" w:customStyle="1" w:styleId="jlqj4b">
    <w:name w:val="jlqj4b"/>
    <w:basedOn w:val="Absatz-Standardschriftart"/>
    <w:rsid w:val="00784F97"/>
  </w:style>
  <w:style w:type="paragraph" w:customStyle="1" w:styleId="Default">
    <w:name w:val="Default"/>
    <w:rsid w:val="001E5834"/>
    <w:pPr>
      <w:autoSpaceDE w:val="0"/>
      <w:autoSpaceDN w:val="0"/>
      <w:adjustRightInd w:val="0"/>
    </w:pPr>
    <w:rPr>
      <w:rFonts w:ascii="Inter" w:hAnsi="Inter" w:cs="Inter"/>
      <w:color w:val="000000"/>
      <w:sz w:val="24"/>
      <w:szCs w:val="24"/>
    </w:rPr>
  </w:style>
  <w:style w:type="character" w:styleId="BesuchterLink">
    <w:name w:val="FollowedHyperlink"/>
    <w:basedOn w:val="Absatz-Standardschriftart"/>
    <w:rsid w:val="00DA6B1D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6C0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C0605"/>
  </w:style>
  <w:style w:type="character" w:customStyle="1" w:styleId="KommentartextZchn">
    <w:name w:val="Kommentartext Zchn"/>
    <w:basedOn w:val="Absatz-Standardschriftart"/>
    <w:link w:val="Kommentartext"/>
    <w:rsid w:val="006C0605"/>
    <w:rPr>
      <w:rFonts w:ascii="Arial" w:hAnsi="Arial" w:cs="Arial"/>
      <w:lang w:val="en-GB"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6C060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C0605"/>
    <w:rPr>
      <w:rFonts w:ascii="Arial" w:hAnsi="Arial" w:cs="Arial"/>
      <w:b/>
      <w:bCs/>
      <w:lang w:val="en-GB" w:eastAsia="ar-SA"/>
    </w:rPr>
  </w:style>
  <w:style w:type="paragraph" w:styleId="Listenabsatz">
    <w:name w:val="List Paragraph"/>
    <w:basedOn w:val="Standard"/>
    <w:uiPriority w:val="34"/>
    <w:qFormat/>
    <w:rsid w:val="00E96073"/>
    <w:pPr>
      <w:suppressAutoHyphens w:val="0"/>
      <w:spacing w:after="0"/>
      <w:ind w:firstLineChars="200" w:firstLine="420"/>
      <w:jc w:val="both"/>
    </w:pPr>
    <w:rPr>
      <w:rFonts w:ascii="DengXian" w:eastAsia="DengXian" w:hAnsi="DengXian" w:cs="DengXian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pectrumKR@hoffma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pec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Doc\Vorlagen_Formulare\Marketing\Press%20Releas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30587EB4B96C4A909631868E6A59D2" ma:contentTypeVersion="10" ma:contentTypeDescription="Create a new document." ma:contentTypeScope="" ma:versionID="591b9a46367cbd7cbf078ef5e23577e8">
  <xsd:schema xmlns:xsd="http://www.w3.org/2001/XMLSchema" xmlns:xs="http://www.w3.org/2001/XMLSchema" xmlns:p="http://schemas.microsoft.com/office/2006/metadata/properties" xmlns:ns2="a1810127-b359-4b8c-8e7d-55ac976ec8fa" xmlns:ns3="1f2ef36f-3b9d-46d8-901c-3357392d40a3" targetNamespace="http://schemas.microsoft.com/office/2006/metadata/properties" ma:root="true" ma:fieldsID="f42be77f426a03bbc9c76ed0d45ee3ad" ns2:_="" ns3:_="">
    <xsd:import namespace="a1810127-b359-4b8c-8e7d-55ac976ec8fa"/>
    <xsd:import namespace="1f2ef36f-3b9d-46d8-901c-3357392d4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10127-b359-4b8c-8e7d-55ac976ec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2dcf278-c9af-4212-8194-815357aad7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ef36f-3b9d-46d8-901c-3357392d40a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78a45c5-08b2-4d0f-bd07-062db4cfdda1}" ma:internalName="TaxCatchAll" ma:showField="CatchAllData" ma:web="1f2ef36f-3b9d-46d8-901c-3357392d4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10127-b359-4b8c-8e7d-55ac976ec8fa">
      <Terms xmlns="http://schemas.microsoft.com/office/infopath/2007/PartnerControls"/>
    </lcf76f155ced4ddcb4097134ff3c332f>
    <TaxCatchAll xmlns="1f2ef36f-3b9d-46d8-901c-3357392d40a3" xsi:nil="true"/>
  </documentManagement>
</p:properties>
</file>

<file path=customXml/itemProps1.xml><?xml version="1.0" encoding="utf-8"?>
<ds:datastoreItem xmlns:ds="http://schemas.openxmlformats.org/officeDocument/2006/customXml" ds:itemID="{7400A69E-6398-47B1-8A61-58728156D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10127-b359-4b8c-8e7d-55ac976ec8fa"/>
    <ds:schemaRef ds:uri="1f2ef36f-3b9d-46d8-901c-3357392d4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1E394-378A-4943-A6D9-77122B2764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D3EE80-5524-4BA1-916B-9A615A2E40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031A5-AAF8-4593-A630-4F749D7762AB}">
  <ds:schemaRefs>
    <ds:schemaRef ds:uri="http://schemas.microsoft.com/office/2006/metadata/properties"/>
    <ds:schemaRef ds:uri="http://schemas.microsoft.com/office/infopath/2007/PartnerControls"/>
    <ds:schemaRef ds:uri="a1810127-b359-4b8c-8e7d-55ac976ec8fa"/>
    <ds:schemaRef ds:uri="1f2ef36f-3b9d-46d8-901c-3357392d40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 Release.dotx</Template>
  <TotalTime>0</TotalTime>
  <Pages>2</Pages>
  <Words>299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Spectrum Instrumentation</Company>
  <LinksUpToDate>false</LinksUpToDate>
  <CharactersWithSpaces>2180</CharactersWithSpaces>
  <SharedDoc>false</SharedDoc>
  <HLinks>
    <vt:vector size="12" baseType="variant">
      <vt:variant>
        <vt:i4>7798874</vt:i4>
      </vt:variant>
      <vt:variant>
        <vt:i4>0</vt:i4>
      </vt:variant>
      <vt:variant>
        <vt:i4>0</vt:i4>
      </vt:variant>
      <vt:variant>
        <vt:i4>5</vt:i4>
      </vt:variant>
      <vt:variant>
        <vt:lpwstr>mailto:SpectrumKR@hoffman.com</vt:lpwstr>
      </vt:variant>
      <vt:variant>
        <vt:lpwstr/>
      </vt:variant>
      <vt:variant>
        <vt:i4>5898355</vt:i4>
      </vt:variant>
      <vt:variant>
        <vt:i4>0</vt:i4>
      </vt:variant>
      <vt:variant>
        <vt:i4>0</vt:i4>
      </vt:variant>
      <vt:variant>
        <vt:i4>5</vt:i4>
      </vt:variant>
      <vt:variant>
        <vt:lpwstr>mailto:Info@spec.de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Instrumentation</dc:creator>
  <cp:keywords/>
  <cp:lastModifiedBy>Sven Harnisch</cp:lastModifiedBy>
  <cp:revision>32</cp:revision>
  <cp:lastPrinted>2023-06-06T08:08:00Z</cp:lastPrinted>
  <dcterms:created xsi:type="dcterms:W3CDTF">2023-06-01T19:55:00Z</dcterms:created>
  <dcterms:modified xsi:type="dcterms:W3CDTF">2023-06-06T08:08:00Z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ediaServiceImageTags">
    <vt:lpwstr/>
  </property>
  <property fmtid="{D5CDD505-2E9C-101B-9397-08002B2CF9AE}" pid="9" name="ContentTypeId">
    <vt:lpwstr>0x0101003A30587EB4B96C4A909631868E6A59D2</vt:lpwstr>
  </property>
</Properties>
</file>